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F57E9" w14:textId="4EDA5BEF" w:rsidR="002456AD" w:rsidRPr="001F7D70" w:rsidRDefault="0035574A" w:rsidP="002456AD">
      <w:pPr>
        <w:pageBreakBefore/>
        <w:shd w:val="clear" w:color="auto" w:fill="C6D9F1" w:themeFill="text2" w:themeFillTint="33"/>
        <w:spacing w:before="120" w:line="24" w:lineRule="atLeast"/>
        <w:ind w:left="709" w:hanging="709"/>
        <w:outlineLvl w:val="0"/>
        <w:rPr>
          <w:rFonts w:cs="Arial"/>
          <w:b/>
          <w:sz w:val="28"/>
          <w:szCs w:val="28"/>
        </w:rPr>
      </w:pPr>
      <w:bookmarkStart w:id="0" w:name="_Toc516738910"/>
      <w:bookmarkStart w:id="1" w:name="_Toc89845075"/>
      <w:bookmarkStart w:id="2" w:name="_Toc115692836"/>
      <w:bookmarkStart w:id="3" w:name="_Toc140138219"/>
      <w:bookmarkStart w:id="4" w:name="_Toc159407801"/>
      <w:r>
        <w:rPr>
          <w:rFonts w:cs="Arial"/>
          <w:b/>
          <w:sz w:val="28"/>
          <w:szCs w:val="28"/>
        </w:rPr>
        <w:t xml:space="preserve">Załącznik nr 5 do SWZ - </w:t>
      </w:r>
      <w:r w:rsidR="002456AD" w:rsidRPr="001F7D70">
        <w:rPr>
          <w:rFonts w:cs="Arial"/>
          <w:b/>
          <w:sz w:val="28"/>
          <w:szCs w:val="28"/>
        </w:rPr>
        <w:t>W</w:t>
      </w:r>
      <w:r w:rsidR="001F7D70">
        <w:rPr>
          <w:rFonts w:cs="Arial"/>
          <w:b/>
          <w:sz w:val="28"/>
          <w:szCs w:val="28"/>
        </w:rPr>
        <w:t>YKAZ</w:t>
      </w:r>
      <w:r w:rsidR="002456AD" w:rsidRPr="001F7D70">
        <w:rPr>
          <w:rFonts w:cs="Arial"/>
          <w:b/>
          <w:sz w:val="28"/>
          <w:szCs w:val="28"/>
        </w:rPr>
        <w:t xml:space="preserve"> </w:t>
      </w:r>
      <w:bookmarkEnd w:id="0"/>
      <w:bookmarkEnd w:id="1"/>
      <w:bookmarkEnd w:id="2"/>
      <w:r w:rsidR="002456AD" w:rsidRPr="001F7D70">
        <w:rPr>
          <w:rFonts w:cs="Arial"/>
          <w:b/>
          <w:sz w:val="28"/>
          <w:szCs w:val="28"/>
        </w:rPr>
        <w:t xml:space="preserve">WYKONANYCH </w:t>
      </w:r>
      <w:bookmarkEnd w:id="3"/>
      <w:bookmarkEnd w:id="4"/>
      <w:r>
        <w:rPr>
          <w:rFonts w:cs="Arial"/>
          <w:b/>
          <w:sz w:val="28"/>
          <w:szCs w:val="28"/>
        </w:rPr>
        <w:t>DOSTAW</w:t>
      </w:r>
    </w:p>
    <w:p w14:paraId="49DC6E9E" w14:textId="77777777" w:rsidR="002456AD" w:rsidRPr="00105D14" w:rsidRDefault="002456AD" w:rsidP="002456AD">
      <w:pPr>
        <w:rPr>
          <w:rFonts w:ascii="Calibri" w:hAnsi="Calibri" w:cs="Calibri"/>
          <w:b/>
        </w:rPr>
      </w:pPr>
    </w:p>
    <w:p w14:paraId="336D9F26" w14:textId="0B88EFBB" w:rsidR="002456AD" w:rsidRPr="00105D14" w:rsidRDefault="007C1384" w:rsidP="009D66D0">
      <w:pPr>
        <w:ind w:left="709" w:hanging="709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WYKAZ WYKONA</w:t>
      </w:r>
      <w:r w:rsidR="004F01C1">
        <w:rPr>
          <w:rFonts w:ascii="Calibri" w:hAnsi="Calibri" w:cs="Calibri"/>
          <w:b/>
        </w:rPr>
        <w:t xml:space="preserve">NYCH </w:t>
      </w:r>
      <w:r w:rsidR="0035574A">
        <w:rPr>
          <w:rFonts w:ascii="Calibri" w:hAnsi="Calibri" w:cs="Calibri"/>
          <w:b/>
        </w:rPr>
        <w:t>DOSTAW</w:t>
      </w:r>
      <w:r w:rsidR="009D66D0">
        <w:rPr>
          <w:rFonts w:ascii="Calibri" w:hAnsi="Calibri" w:cs="Calibri"/>
          <w:b/>
        </w:rPr>
        <w:t xml:space="preserve"> </w:t>
      </w:r>
      <w:r w:rsidR="002456AD" w:rsidRPr="00105D14">
        <w:rPr>
          <w:rFonts w:ascii="Calibri" w:hAnsi="Calibri" w:cs="Calibri"/>
          <w:b/>
        </w:rPr>
        <w:t xml:space="preserve">W OKRESIE OSTATNICH </w:t>
      </w:r>
      <w:r w:rsidR="002456AD">
        <w:rPr>
          <w:rFonts w:ascii="Calibri" w:hAnsi="Calibri" w:cs="Calibri"/>
          <w:b/>
        </w:rPr>
        <w:t>3</w:t>
      </w:r>
      <w:r w:rsidR="002456AD" w:rsidRPr="00105D14">
        <w:rPr>
          <w:rFonts w:ascii="Calibri" w:hAnsi="Calibri" w:cs="Calibri"/>
          <w:b/>
        </w:rPr>
        <w:t xml:space="preserve"> LAT </w:t>
      </w:r>
    </w:p>
    <w:p w14:paraId="177835E8" w14:textId="77777777" w:rsidR="002456AD" w:rsidRPr="00105D14" w:rsidRDefault="002456AD" w:rsidP="002456AD">
      <w:pPr>
        <w:ind w:left="709" w:hanging="709"/>
        <w:rPr>
          <w:rFonts w:ascii="Calibri" w:hAnsi="Calibri" w:cs="Calibri"/>
        </w:rPr>
      </w:pPr>
    </w:p>
    <w:tbl>
      <w:tblPr>
        <w:tblW w:w="98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006"/>
        <w:gridCol w:w="1984"/>
        <w:gridCol w:w="1985"/>
        <w:gridCol w:w="2409"/>
      </w:tblGrid>
      <w:tr w:rsidR="002456AD" w:rsidRPr="00105D14" w14:paraId="55292DC8" w14:textId="77777777" w:rsidTr="00976CB6">
        <w:trPr>
          <w:cantSplit/>
          <w:trHeight w:val="481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9B8BA8D" w14:textId="77777777" w:rsidR="002456AD" w:rsidRPr="00105D14" w:rsidRDefault="002456AD" w:rsidP="00976CB6">
            <w:pPr>
              <w:ind w:left="709" w:hanging="709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ED9B90C" w14:textId="77777777" w:rsidR="002456AD" w:rsidRPr="00105D14" w:rsidRDefault="002456AD" w:rsidP="00976CB6">
            <w:pPr>
              <w:ind w:left="709" w:hanging="709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05D14">
              <w:rPr>
                <w:rFonts w:ascii="Calibri" w:hAnsi="Calibri" w:cs="Calibri"/>
                <w:sz w:val="16"/>
                <w:szCs w:val="16"/>
              </w:rPr>
              <w:t>Lp.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19CC4B8" w14:textId="77777777" w:rsidR="002456AD" w:rsidRDefault="002456AD" w:rsidP="00976CB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633ABFF" w14:textId="0083666E" w:rsidR="002456AD" w:rsidRPr="006A258F" w:rsidRDefault="002456AD" w:rsidP="00976CB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A258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Przedmiot </w:t>
            </w:r>
            <w:r w:rsidR="0035574A">
              <w:rPr>
                <w:rFonts w:ascii="Calibri" w:hAnsi="Calibri" w:cs="Calibri"/>
                <w:b/>
                <w:bCs/>
                <w:sz w:val="20"/>
                <w:szCs w:val="20"/>
              </w:rPr>
              <w:t>dostawy</w:t>
            </w:r>
          </w:p>
          <w:p w14:paraId="775A37B7" w14:textId="77777777" w:rsidR="002456AD" w:rsidRPr="006A258F" w:rsidRDefault="002456AD" w:rsidP="00976CB6">
            <w:pPr>
              <w:ind w:left="709" w:hanging="70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5B185EC4" w14:textId="77777777" w:rsidR="002456AD" w:rsidRPr="006A258F" w:rsidRDefault="002456AD" w:rsidP="00976CB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A258F">
              <w:rPr>
                <w:rFonts w:ascii="Calibri" w:hAnsi="Calibri" w:cs="Calibr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0F865A3" w14:textId="77777777" w:rsidR="002456AD" w:rsidRDefault="002456AD" w:rsidP="00976CB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45FEF49" w14:textId="77777777" w:rsidR="002456AD" w:rsidRPr="006A258F" w:rsidRDefault="002456AD" w:rsidP="00976CB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A258F">
              <w:rPr>
                <w:rFonts w:ascii="Calibri" w:hAnsi="Calibri" w:cs="Calibri"/>
                <w:b/>
                <w:bCs/>
                <w:sz w:val="20"/>
                <w:szCs w:val="20"/>
              </w:rPr>
              <w:t>Termin  dostawy</w:t>
            </w:r>
          </w:p>
          <w:p w14:paraId="4F6BB1E3" w14:textId="77777777" w:rsidR="002456AD" w:rsidRPr="006A258F" w:rsidRDefault="002456AD" w:rsidP="00976CB6">
            <w:pPr>
              <w:ind w:left="709" w:hanging="70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9440A8" w14:textId="77777777" w:rsidR="002456AD" w:rsidRPr="006A258F" w:rsidRDefault="002456AD" w:rsidP="00976CB6">
            <w:pPr>
              <w:ind w:left="709" w:hanging="70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F815C26" w14:textId="77777777" w:rsidR="002456AD" w:rsidRPr="006A258F" w:rsidRDefault="002456AD" w:rsidP="00976CB6">
            <w:pPr>
              <w:ind w:left="709" w:hanging="70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A258F">
              <w:rPr>
                <w:rFonts w:ascii="Calibri" w:hAnsi="Calibri" w:cs="Calibri"/>
                <w:b/>
                <w:bCs/>
                <w:sz w:val="20"/>
                <w:szCs w:val="20"/>
              </w:rPr>
              <w:t>Nazwa Odbiorcy</w:t>
            </w:r>
          </w:p>
          <w:p w14:paraId="00B90609" w14:textId="77777777" w:rsidR="002456AD" w:rsidRPr="006A258F" w:rsidRDefault="002456AD" w:rsidP="00976CB6">
            <w:pPr>
              <w:ind w:left="709" w:hanging="709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456AD" w:rsidRPr="00105D14" w14:paraId="7EEAD1A1" w14:textId="77777777" w:rsidTr="009D66D0">
        <w:trPr>
          <w:trHeight w:val="849"/>
        </w:trPr>
        <w:tc>
          <w:tcPr>
            <w:tcW w:w="426" w:type="dxa"/>
          </w:tcPr>
          <w:p w14:paraId="27CE396F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2D7E2C38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C733277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C11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409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38CA7AEF" w14:textId="77777777" w:rsidTr="009D66D0">
        <w:trPr>
          <w:trHeight w:val="833"/>
        </w:trPr>
        <w:tc>
          <w:tcPr>
            <w:tcW w:w="426" w:type="dxa"/>
          </w:tcPr>
          <w:p w14:paraId="11791124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6C934B19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9B4E0AF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B46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B660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1B9E9971" w14:textId="77777777" w:rsidTr="009D66D0">
        <w:trPr>
          <w:trHeight w:val="847"/>
        </w:trPr>
        <w:tc>
          <w:tcPr>
            <w:tcW w:w="426" w:type="dxa"/>
          </w:tcPr>
          <w:p w14:paraId="4ADAF89E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4D809E6A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A4A1A41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0FF8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8D90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358EAECA" w14:textId="77777777" w:rsidTr="009D66D0">
        <w:trPr>
          <w:trHeight w:val="831"/>
        </w:trPr>
        <w:tc>
          <w:tcPr>
            <w:tcW w:w="426" w:type="dxa"/>
          </w:tcPr>
          <w:p w14:paraId="2E714C82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4B90E381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074A242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202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843C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01B91F71" w14:textId="77777777" w:rsidTr="009D66D0">
        <w:trPr>
          <w:trHeight w:val="841"/>
        </w:trPr>
        <w:tc>
          <w:tcPr>
            <w:tcW w:w="426" w:type="dxa"/>
          </w:tcPr>
          <w:p w14:paraId="3DD44FAD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150186F4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76A2EFB7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EB5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9014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16646D4A" w14:textId="77777777" w:rsidTr="009D66D0">
        <w:trPr>
          <w:trHeight w:val="811"/>
        </w:trPr>
        <w:tc>
          <w:tcPr>
            <w:tcW w:w="426" w:type="dxa"/>
          </w:tcPr>
          <w:p w14:paraId="35F7F32A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0438662F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2B4CDFA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AC6F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C81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79568D08" w14:textId="77777777" w:rsidTr="009D66D0">
        <w:trPr>
          <w:trHeight w:val="837"/>
        </w:trPr>
        <w:tc>
          <w:tcPr>
            <w:tcW w:w="426" w:type="dxa"/>
          </w:tcPr>
          <w:p w14:paraId="25C15D11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061C1CF6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7F8FBD4A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B5D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5D0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2456AD" w:rsidRPr="00105D14" w14:paraId="047D6C5F" w14:textId="77777777" w:rsidTr="009D66D0">
        <w:trPr>
          <w:trHeight w:val="849"/>
        </w:trPr>
        <w:tc>
          <w:tcPr>
            <w:tcW w:w="426" w:type="dxa"/>
          </w:tcPr>
          <w:p w14:paraId="086D6F42" w14:textId="77777777" w:rsidR="002456AD" w:rsidRPr="00105D14" w:rsidRDefault="002456AD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6951FA7C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9035A24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A8D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7B42" w14:textId="77777777" w:rsidR="002456AD" w:rsidRPr="00105D14" w:rsidRDefault="002456AD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9D66D0" w:rsidRPr="00105D14" w14:paraId="3E227153" w14:textId="77777777" w:rsidTr="009D66D0">
        <w:trPr>
          <w:trHeight w:val="833"/>
        </w:trPr>
        <w:tc>
          <w:tcPr>
            <w:tcW w:w="426" w:type="dxa"/>
          </w:tcPr>
          <w:p w14:paraId="2970CD98" w14:textId="77777777" w:rsidR="009D66D0" w:rsidRPr="00105D14" w:rsidRDefault="009D66D0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678C1B8E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50A008A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5B76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9F3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  <w:tr w:rsidR="009D66D0" w:rsidRPr="00105D14" w14:paraId="541FA04D" w14:textId="77777777" w:rsidTr="009D66D0">
        <w:trPr>
          <w:trHeight w:val="833"/>
        </w:trPr>
        <w:tc>
          <w:tcPr>
            <w:tcW w:w="426" w:type="dxa"/>
          </w:tcPr>
          <w:p w14:paraId="2FF57823" w14:textId="77777777" w:rsidR="009D66D0" w:rsidRPr="00105D14" w:rsidRDefault="009D66D0" w:rsidP="00244E6F">
            <w:pPr>
              <w:numPr>
                <w:ilvl w:val="0"/>
                <w:numId w:val="35"/>
              </w:numPr>
              <w:autoSpaceDE w:val="0"/>
              <w:autoSpaceDN w:val="0"/>
              <w:spacing w:before="120" w:after="20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770EA217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76D4239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2D8C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071C" w14:textId="77777777" w:rsidR="009D66D0" w:rsidRPr="00105D14" w:rsidRDefault="009D66D0" w:rsidP="00976CB6">
            <w:pPr>
              <w:spacing w:before="120"/>
              <w:ind w:left="709" w:hanging="709"/>
              <w:rPr>
                <w:rFonts w:ascii="Calibri" w:hAnsi="Calibri" w:cs="Calibri"/>
              </w:rPr>
            </w:pPr>
          </w:p>
        </w:tc>
      </w:tr>
    </w:tbl>
    <w:p w14:paraId="24EDCEA1" w14:textId="187F17F2" w:rsidR="002456AD" w:rsidRPr="00D92418" w:rsidRDefault="002456AD" w:rsidP="002456AD">
      <w:pPr>
        <w:spacing w:before="120"/>
        <w:ind w:right="-45"/>
        <w:rPr>
          <w:rFonts w:ascii="Calibri" w:hAnsi="Calibri" w:cs="Calibri"/>
          <w:b/>
          <w:bCs/>
        </w:rPr>
      </w:pPr>
      <w:r w:rsidRPr="00D92418">
        <w:rPr>
          <w:rFonts w:ascii="Calibri" w:hAnsi="Calibri" w:cs="Calibri"/>
          <w:b/>
          <w:bCs/>
        </w:rPr>
        <w:t xml:space="preserve">Do niniejszego wykazu dołączam referencje potwierdzające, że ww. dostawy zostały wykonane </w:t>
      </w:r>
    </w:p>
    <w:p w14:paraId="5DF66CB2" w14:textId="77777777" w:rsidR="005F6CB9" w:rsidRDefault="005F6CB9" w:rsidP="002456AD">
      <w:pPr>
        <w:ind w:right="-993"/>
        <w:rPr>
          <w:rFonts w:ascii="Calibri" w:hAnsi="Calibri" w:cs="Calibri"/>
        </w:rPr>
      </w:pPr>
    </w:p>
    <w:p w14:paraId="7C2C2BA0" w14:textId="77777777" w:rsidR="009D66D0" w:rsidRDefault="009D66D0" w:rsidP="002456AD">
      <w:pPr>
        <w:ind w:right="-993"/>
        <w:rPr>
          <w:rFonts w:ascii="Calibri" w:hAnsi="Calibri" w:cs="Calibri"/>
        </w:rPr>
      </w:pPr>
    </w:p>
    <w:p w14:paraId="21259EE4" w14:textId="77777777" w:rsidR="009D66D0" w:rsidRDefault="009D66D0" w:rsidP="002456AD">
      <w:pPr>
        <w:ind w:right="-993"/>
        <w:rPr>
          <w:rFonts w:ascii="Calibri" w:hAnsi="Calibri" w:cs="Calibri"/>
        </w:rPr>
      </w:pPr>
    </w:p>
    <w:p w14:paraId="59779FAC" w14:textId="77777777" w:rsidR="009D66D0" w:rsidRDefault="009D66D0" w:rsidP="002456AD">
      <w:pPr>
        <w:ind w:right="-993"/>
        <w:rPr>
          <w:rFonts w:ascii="Calibri" w:hAnsi="Calibri" w:cs="Calibri"/>
        </w:rPr>
      </w:pPr>
    </w:p>
    <w:p w14:paraId="263B08F4" w14:textId="77777777" w:rsidR="002456AD" w:rsidRPr="00105D14" w:rsidRDefault="002456AD" w:rsidP="009D66D0">
      <w:pPr>
        <w:ind w:right="-993"/>
        <w:rPr>
          <w:rFonts w:ascii="Calibri" w:hAnsi="Calibri" w:cs="Calibri"/>
        </w:rPr>
      </w:pPr>
    </w:p>
    <w:p w14:paraId="41D32DC4" w14:textId="64F3FC56" w:rsidR="002456AD" w:rsidRPr="00105D14" w:rsidRDefault="002456AD" w:rsidP="002456AD">
      <w:pPr>
        <w:ind w:left="709" w:right="-993" w:hanging="709"/>
        <w:rPr>
          <w:rFonts w:ascii="Calibri" w:hAnsi="Calibri" w:cs="Calibri"/>
        </w:rPr>
      </w:pPr>
      <w:r w:rsidRPr="00105D14">
        <w:rPr>
          <w:rFonts w:ascii="Calibri" w:hAnsi="Calibri" w:cs="Calibri"/>
        </w:rPr>
        <w:t>...................................., dn. .........................</w:t>
      </w:r>
      <w:r w:rsidRPr="00105D14">
        <w:rPr>
          <w:rFonts w:ascii="Calibri" w:hAnsi="Calibri" w:cs="Calibri"/>
        </w:rPr>
        <w:tab/>
        <w:t xml:space="preserve">              </w:t>
      </w:r>
      <w:r w:rsidRPr="00105D14">
        <w:rPr>
          <w:rFonts w:ascii="Calibri" w:hAnsi="Calibri" w:cs="Calibri"/>
        </w:rPr>
        <w:tab/>
        <w:t xml:space="preserve">        </w:t>
      </w:r>
      <w:r w:rsidRPr="00105D14">
        <w:rPr>
          <w:rFonts w:ascii="Calibri" w:hAnsi="Calibri" w:cs="Calibri"/>
        </w:rPr>
        <w:tab/>
        <w:t xml:space="preserve">  …….………..…....................................</w:t>
      </w:r>
    </w:p>
    <w:p w14:paraId="5D8F89B9" w14:textId="77777777" w:rsidR="002456AD" w:rsidRPr="002456AD" w:rsidRDefault="002456AD" w:rsidP="002456AD">
      <w:pPr>
        <w:ind w:left="709" w:right="425" w:hanging="709"/>
        <w:jc w:val="center"/>
        <w:rPr>
          <w:rFonts w:cs="Arial"/>
          <w:b/>
          <w:sz w:val="20"/>
          <w:szCs w:val="20"/>
        </w:rPr>
      </w:pPr>
      <w:r w:rsidRPr="002456AD">
        <w:rPr>
          <w:rFonts w:ascii="Calibri" w:hAnsi="Calibri" w:cs="Calibri"/>
          <w:sz w:val="20"/>
          <w:szCs w:val="20"/>
        </w:rPr>
        <w:t>Podpis osób uprawnionych do składania oświadczeń woli w imieniu Wykonawcy oraz pieczątka / pieczątki</w:t>
      </w:r>
    </w:p>
    <w:p w14:paraId="7B30DF6F" w14:textId="77777777" w:rsidR="001F7D70" w:rsidRPr="00A633BB" w:rsidRDefault="001F7D70" w:rsidP="00A43A7E">
      <w:pPr>
        <w:rPr>
          <w:rFonts w:ascii="Calibri" w:hAnsi="Calibri" w:cs="Calibri"/>
        </w:rPr>
      </w:pPr>
    </w:p>
    <w:sectPr w:rsidR="001F7D70" w:rsidRPr="00A633BB" w:rsidSect="00CC75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1106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B94B" w14:textId="77777777" w:rsidR="00224F87" w:rsidRDefault="00224F87" w:rsidP="006D100B">
      <w:r>
        <w:separator/>
      </w:r>
    </w:p>
  </w:endnote>
  <w:endnote w:type="continuationSeparator" w:id="0">
    <w:p w14:paraId="0B5E32F1" w14:textId="77777777" w:rsidR="00224F87" w:rsidRDefault="00224F87" w:rsidP="006D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8E5D" w14:textId="77777777" w:rsidR="00E867C6" w:rsidRDefault="00E867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4A07" w14:textId="2B57C270" w:rsidR="003D3676" w:rsidRDefault="003D3676">
    <w:pPr>
      <w:pStyle w:val="Stopka"/>
    </w:pPr>
    <w:r>
      <w:rPr>
        <w:noProof/>
        <w:color w:val="4F81BD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EA3380" wp14:editId="03C66AA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8135E60" id="Prostokąt 77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str. </w:t>
    </w:r>
    <w:r>
      <w:rPr>
        <w:rFonts w:asciiTheme="minorHAnsi" w:eastAsiaTheme="minorEastAsia" w:hAnsiTheme="minorHAnsi" w:cstheme="minorBidi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4F81BD" w:themeColor="accent1"/>
        <w:sz w:val="20"/>
        <w:szCs w:val="20"/>
      </w:rPr>
      <w:fldChar w:fldCharType="separate"/>
    </w:r>
    <w:r w:rsidR="000E5378" w:rsidRPr="000E5378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1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ab/>
    </w:r>
    <w:r w:rsidR="001C0B8E"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Załącznik nr 5 do SWZ </w:t>
    </w:r>
    <w:r w:rsidR="005328BB"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Wykaz </w:t>
    </w:r>
    <w:r w:rsidR="001C0B8E"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>dostaw</w:t>
    </w:r>
    <w:r w:rsidR="005328BB"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 - p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>ostępowanie nr</w:t>
    </w:r>
    <w:r w:rsidRPr="00F64416">
      <w:rPr>
        <w:rFonts w:asciiTheme="majorHAnsi" w:eastAsiaTheme="majorEastAsia" w:hAnsiTheme="majorHAnsi" w:cstheme="majorBidi"/>
        <w:color w:val="FF0000"/>
        <w:sz w:val="20"/>
        <w:szCs w:val="20"/>
      </w:rPr>
      <w:t xml:space="preserve"> </w:t>
    </w:r>
    <w:r w:rsidRPr="009D214D">
      <w:rPr>
        <w:rFonts w:asciiTheme="majorHAnsi" w:eastAsiaTheme="majorEastAsia" w:hAnsiTheme="majorHAnsi" w:cstheme="majorBidi"/>
        <w:sz w:val="20"/>
        <w:szCs w:val="20"/>
      </w:rPr>
      <w:t>PZ</w:t>
    </w:r>
    <w:r w:rsidR="009D214D" w:rsidRPr="009D214D">
      <w:rPr>
        <w:rFonts w:asciiTheme="majorHAnsi" w:eastAsiaTheme="majorEastAsia" w:hAnsiTheme="majorHAnsi" w:cstheme="majorBidi"/>
        <w:sz w:val="20"/>
        <w:szCs w:val="20"/>
      </w:rPr>
      <w:t>/</w:t>
    </w:r>
    <w:r w:rsidR="00E867C6">
      <w:rPr>
        <w:rFonts w:asciiTheme="majorHAnsi" w:eastAsiaTheme="majorEastAsia" w:hAnsiTheme="majorHAnsi" w:cstheme="majorBidi"/>
        <w:sz w:val="20"/>
        <w:szCs w:val="20"/>
      </w:rPr>
      <w:t>R</w:t>
    </w:r>
    <w:r w:rsidR="009D214D" w:rsidRPr="009D214D">
      <w:rPr>
        <w:rFonts w:asciiTheme="majorHAnsi" w:eastAsiaTheme="majorEastAsia" w:hAnsiTheme="majorHAnsi" w:cstheme="majorBidi"/>
        <w:sz w:val="20"/>
        <w:szCs w:val="20"/>
      </w:rPr>
      <w:t>/</w:t>
    </w:r>
    <w:r w:rsidR="00E867C6">
      <w:rPr>
        <w:rFonts w:asciiTheme="majorHAnsi" w:eastAsiaTheme="majorEastAsia" w:hAnsiTheme="majorHAnsi" w:cstheme="majorBidi"/>
        <w:sz w:val="20"/>
        <w:szCs w:val="20"/>
      </w:rPr>
      <w:t>1</w:t>
    </w:r>
    <w:r w:rsidRPr="009D214D">
      <w:rPr>
        <w:rFonts w:asciiTheme="majorHAnsi" w:eastAsiaTheme="majorEastAsia" w:hAnsiTheme="majorHAnsi" w:cstheme="majorBidi"/>
        <w:sz w:val="20"/>
        <w:szCs w:val="20"/>
      </w:rPr>
      <w:t>/202</w:t>
    </w:r>
    <w:r w:rsidR="00E867C6">
      <w:rPr>
        <w:rFonts w:asciiTheme="majorHAnsi" w:eastAsiaTheme="majorEastAsia" w:hAnsiTheme="majorHAnsi" w:cstheme="majorBidi"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0551" w14:textId="77777777" w:rsidR="00E867C6" w:rsidRDefault="00E86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20684" w14:textId="77777777" w:rsidR="00224F87" w:rsidRDefault="00224F87" w:rsidP="006D100B">
      <w:r>
        <w:separator/>
      </w:r>
    </w:p>
  </w:footnote>
  <w:footnote w:type="continuationSeparator" w:id="0">
    <w:p w14:paraId="27B577B8" w14:textId="77777777" w:rsidR="00224F87" w:rsidRDefault="00224F87" w:rsidP="006D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8563" w14:textId="77777777" w:rsidR="00E867C6" w:rsidRDefault="00E867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5B4C6" w14:textId="40FB220A" w:rsidR="004F0288" w:rsidRDefault="004F0288">
    <w:pPr>
      <w:pStyle w:val="Nagwek"/>
    </w:pPr>
    <w:r w:rsidRPr="004F0288">
      <w:rPr>
        <w:noProof/>
      </w:rPr>
      <w:drawing>
        <wp:inline distT="0" distB="0" distL="0" distR="0" wp14:anchorId="0D0E1AAC" wp14:editId="053DD75D">
          <wp:extent cx="5958205" cy="749300"/>
          <wp:effectExtent l="0" t="0" r="0" b="0"/>
          <wp:docPr id="11606731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8205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A4F9" w14:textId="77777777" w:rsidR="00E867C6" w:rsidRDefault="00E867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AEA"/>
    <w:multiLevelType w:val="multilevel"/>
    <w:tmpl w:val="8CE0D150"/>
    <w:lvl w:ilvl="0">
      <w:start w:val="1"/>
      <w:numFmt w:val="decimal"/>
      <w:pStyle w:val="EDFNagwek1"/>
      <w:lvlText w:val="%1"/>
      <w:lvlJc w:val="left"/>
      <w:pPr>
        <w:tabs>
          <w:tab w:val="num" w:pos="705"/>
        </w:tabs>
        <w:ind w:left="703" w:hanging="703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EDFNagwek2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pStyle w:val="EDFPunktor1"/>
      <w:lvlText w:val="%3) "/>
      <w:lvlJc w:val="left"/>
      <w:pPr>
        <w:tabs>
          <w:tab w:val="num" w:pos="1152"/>
        </w:tabs>
        <w:ind w:left="1566" w:hanging="431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bullet"/>
      <w:pStyle w:val="EDFPunktor2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 w:val="0"/>
        <w:i w:val="0"/>
        <w:color w:val="auto"/>
        <w:sz w:val="22"/>
      </w:rPr>
    </w:lvl>
    <w:lvl w:ilvl="4">
      <w:start w:val="1"/>
      <w:numFmt w:val="decimal"/>
      <w:pStyle w:val="EDFZaczniki1"/>
      <w:suff w:val="space"/>
      <w:lvlText w:val="Załącznik nr %5 -"/>
      <w:lvlJc w:val="left"/>
      <w:pPr>
        <w:ind w:left="1080" w:hanging="1080"/>
      </w:pPr>
      <w:rPr>
        <w:rFonts w:ascii="Arial" w:hAnsi="Arial" w:hint="default"/>
        <w:b w:val="0"/>
        <w:i/>
        <w:sz w:val="18"/>
      </w:rPr>
    </w:lvl>
    <w:lvl w:ilvl="5">
      <w:start w:val="1"/>
      <w:numFmt w:val="lowerLetter"/>
      <w:pStyle w:val="EDFZaczniki2"/>
      <w:suff w:val="space"/>
      <w:lvlText w:val="Załącznik nr %5%6 -"/>
      <w:lvlJc w:val="left"/>
      <w:pPr>
        <w:ind w:left="1080" w:hanging="1080"/>
      </w:pPr>
      <w:rPr>
        <w:rFonts w:ascii="Arial" w:hAnsi="Arial" w:hint="default"/>
        <w:b w:val="0"/>
        <w:i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5663D17"/>
    <w:multiLevelType w:val="multilevel"/>
    <w:tmpl w:val="28A6D8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04237"/>
    <w:multiLevelType w:val="multilevel"/>
    <w:tmpl w:val="01986ED0"/>
    <w:lvl w:ilvl="0">
      <w:start w:val="11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12" w:hanging="612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420A8E"/>
    <w:multiLevelType w:val="multilevel"/>
    <w:tmpl w:val="13FE73F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40FF2"/>
    <w:multiLevelType w:val="multilevel"/>
    <w:tmpl w:val="E8B4C074"/>
    <w:lvl w:ilvl="0">
      <w:start w:val="16"/>
      <w:numFmt w:val="decimal"/>
      <w:lvlText w:val="%1."/>
      <w:lvlJc w:val="left"/>
      <w:pPr>
        <w:ind w:left="480" w:hanging="48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/>
        <w:bCs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u w:val="none"/>
      </w:rPr>
    </w:lvl>
  </w:abstractNum>
  <w:abstractNum w:abstractNumId="5" w15:restartNumberingAfterBreak="0">
    <w:nsid w:val="0BF5551C"/>
    <w:multiLevelType w:val="hybridMultilevel"/>
    <w:tmpl w:val="A4A01352"/>
    <w:lvl w:ilvl="0" w:tplc="EA9C0A4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401DC"/>
    <w:multiLevelType w:val="multilevel"/>
    <w:tmpl w:val="3FD09B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B71770"/>
    <w:multiLevelType w:val="hybridMultilevel"/>
    <w:tmpl w:val="9FBC6F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26CAF"/>
    <w:multiLevelType w:val="multilevel"/>
    <w:tmpl w:val="C7D0F2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A63BE3"/>
    <w:multiLevelType w:val="multilevel"/>
    <w:tmpl w:val="34F06B4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10" w15:restartNumberingAfterBreak="0">
    <w:nsid w:val="1D96407B"/>
    <w:multiLevelType w:val="multilevel"/>
    <w:tmpl w:val="3C38B0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1F1F171A"/>
    <w:multiLevelType w:val="multilevel"/>
    <w:tmpl w:val="D8F6E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0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4980919"/>
    <w:multiLevelType w:val="multilevel"/>
    <w:tmpl w:val="28A00B7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7B7083"/>
    <w:multiLevelType w:val="hybridMultilevel"/>
    <w:tmpl w:val="3704F0F6"/>
    <w:lvl w:ilvl="0" w:tplc="BC2EBED6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002FB"/>
    <w:multiLevelType w:val="multilevel"/>
    <w:tmpl w:val="A3C65206"/>
    <w:lvl w:ilvl="0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F206AE"/>
    <w:multiLevelType w:val="multilevel"/>
    <w:tmpl w:val="8C122928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032142"/>
    <w:multiLevelType w:val="multilevel"/>
    <w:tmpl w:val="236406E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12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56E753A"/>
    <w:multiLevelType w:val="multilevel"/>
    <w:tmpl w:val="4B5443DC"/>
    <w:lvl w:ilvl="0">
      <w:start w:val="15"/>
      <w:numFmt w:val="decimal"/>
      <w:lvlText w:val="%1."/>
      <w:lvlJc w:val="left"/>
      <w:pPr>
        <w:ind w:left="341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3" w:hanging="435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8" w:hanging="1800"/>
      </w:pPr>
      <w:rPr>
        <w:rFonts w:hint="default"/>
      </w:rPr>
    </w:lvl>
  </w:abstractNum>
  <w:abstractNum w:abstractNumId="19" w15:restartNumberingAfterBreak="0">
    <w:nsid w:val="378F2459"/>
    <w:multiLevelType w:val="multilevel"/>
    <w:tmpl w:val="28DA9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77704B"/>
    <w:multiLevelType w:val="hybridMultilevel"/>
    <w:tmpl w:val="69DCA2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A1235"/>
    <w:multiLevelType w:val="multilevel"/>
    <w:tmpl w:val="11F0865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upperRoman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2" w15:restartNumberingAfterBreak="0">
    <w:nsid w:val="3EFD3CEF"/>
    <w:multiLevelType w:val="hybridMultilevel"/>
    <w:tmpl w:val="5B34399C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7490"/>
    <w:multiLevelType w:val="hybridMultilevel"/>
    <w:tmpl w:val="17F8D6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04684"/>
    <w:multiLevelType w:val="hybridMultilevel"/>
    <w:tmpl w:val="E92AB30A"/>
    <w:lvl w:ilvl="0" w:tplc="E8C8EC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67F7DCD"/>
    <w:multiLevelType w:val="multilevel"/>
    <w:tmpl w:val="D124FD8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upperRoman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6" w15:restartNumberingAfterBreak="0">
    <w:nsid w:val="588A6ADB"/>
    <w:multiLevelType w:val="multilevel"/>
    <w:tmpl w:val="EC1464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CFB461D"/>
    <w:multiLevelType w:val="multilevel"/>
    <w:tmpl w:val="3064F6B2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8" w:hanging="1800"/>
      </w:pPr>
      <w:rPr>
        <w:rFonts w:hint="default"/>
      </w:rPr>
    </w:lvl>
  </w:abstractNum>
  <w:abstractNum w:abstractNumId="28" w15:restartNumberingAfterBreak="0">
    <w:nsid w:val="62B51079"/>
    <w:multiLevelType w:val="multilevel"/>
    <w:tmpl w:val="611AB1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6702A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503C25"/>
    <w:multiLevelType w:val="multilevel"/>
    <w:tmpl w:val="2F9E288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ED49A8"/>
    <w:multiLevelType w:val="multilevel"/>
    <w:tmpl w:val="0CE62A42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>
      <w:start w:val="2"/>
      <w:numFmt w:val="upperRoman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2" w15:restartNumberingAfterBreak="0">
    <w:nsid w:val="6851457B"/>
    <w:multiLevelType w:val="multilevel"/>
    <w:tmpl w:val="AB3C92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DFA6265"/>
    <w:multiLevelType w:val="hybridMultilevel"/>
    <w:tmpl w:val="C55022F0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94F8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72946"/>
    <w:multiLevelType w:val="multilevel"/>
    <w:tmpl w:val="0450D4F0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03C7254"/>
    <w:multiLevelType w:val="multilevel"/>
    <w:tmpl w:val="AA58660A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4649D4"/>
    <w:multiLevelType w:val="multilevel"/>
    <w:tmpl w:val="3F923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7" w15:restartNumberingAfterBreak="0">
    <w:nsid w:val="74442656"/>
    <w:multiLevelType w:val="hybridMultilevel"/>
    <w:tmpl w:val="B570F9D8"/>
    <w:lvl w:ilvl="0" w:tplc="CE32E9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5A15B6"/>
    <w:multiLevelType w:val="multilevel"/>
    <w:tmpl w:val="722C6F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7BC16861"/>
    <w:multiLevelType w:val="multilevel"/>
    <w:tmpl w:val="8710F61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F246356"/>
    <w:multiLevelType w:val="multilevel"/>
    <w:tmpl w:val="5B2AC1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375930254">
    <w:abstractNumId w:val="19"/>
  </w:num>
  <w:num w:numId="2" w16cid:durableId="1060132859">
    <w:abstractNumId w:val="6"/>
  </w:num>
  <w:num w:numId="3" w16cid:durableId="742870909">
    <w:abstractNumId w:val="33"/>
  </w:num>
  <w:num w:numId="4" w16cid:durableId="39598232">
    <w:abstractNumId w:val="1"/>
  </w:num>
  <w:num w:numId="5" w16cid:durableId="910778317">
    <w:abstractNumId w:val="26"/>
  </w:num>
  <w:num w:numId="6" w16cid:durableId="190192456">
    <w:abstractNumId w:val="32"/>
  </w:num>
  <w:num w:numId="7" w16cid:durableId="1324120471">
    <w:abstractNumId w:val="37"/>
  </w:num>
  <w:num w:numId="8" w16cid:durableId="1598059049">
    <w:abstractNumId w:val="24"/>
  </w:num>
  <w:num w:numId="9" w16cid:durableId="648217730">
    <w:abstractNumId w:val="29"/>
  </w:num>
  <w:num w:numId="10" w16cid:durableId="76022604">
    <w:abstractNumId w:val="11"/>
  </w:num>
  <w:num w:numId="11" w16cid:durableId="1220215497">
    <w:abstractNumId w:val="40"/>
  </w:num>
  <w:num w:numId="12" w16cid:durableId="1700619819">
    <w:abstractNumId w:val="14"/>
  </w:num>
  <w:num w:numId="13" w16cid:durableId="2072581105">
    <w:abstractNumId w:val="5"/>
  </w:num>
  <w:num w:numId="14" w16cid:durableId="1062485674">
    <w:abstractNumId w:val="38"/>
  </w:num>
  <w:num w:numId="15" w16cid:durableId="1252279404">
    <w:abstractNumId w:val="10"/>
  </w:num>
  <w:num w:numId="16" w16cid:durableId="2125954462">
    <w:abstractNumId w:val="39"/>
  </w:num>
  <w:num w:numId="17" w16cid:durableId="1267813327">
    <w:abstractNumId w:val="9"/>
  </w:num>
  <w:num w:numId="18" w16cid:durableId="511185160">
    <w:abstractNumId w:val="0"/>
  </w:num>
  <w:num w:numId="19" w16cid:durableId="414596575">
    <w:abstractNumId w:val="8"/>
  </w:num>
  <w:num w:numId="20" w16cid:durableId="549265908">
    <w:abstractNumId w:val="36"/>
  </w:num>
  <w:num w:numId="21" w16cid:durableId="642390750">
    <w:abstractNumId w:val="16"/>
  </w:num>
  <w:num w:numId="22" w16cid:durableId="2118676199">
    <w:abstractNumId w:val="28"/>
  </w:num>
  <w:num w:numId="23" w16cid:durableId="1497722842">
    <w:abstractNumId w:val="12"/>
  </w:num>
  <w:num w:numId="24" w16cid:durableId="1413308278">
    <w:abstractNumId w:val="34"/>
  </w:num>
  <w:num w:numId="25" w16cid:durableId="1775200316">
    <w:abstractNumId w:val="3"/>
  </w:num>
  <w:num w:numId="26" w16cid:durableId="566113641">
    <w:abstractNumId w:val="18"/>
  </w:num>
  <w:num w:numId="27" w16cid:durableId="1949267828">
    <w:abstractNumId w:val="4"/>
  </w:num>
  <w:num w:numId="28" w16cid:durableId="497044699">
    <w:abstractNumId w:val="35"/>
  </w:num>
  <w:num w:numId="29" w16cid:durableId="1199856074">
    <w:abstractNumId w:val="15"/>
  </w:num>
  <w:num w:numId="30" w16cid:durableId="237325156">
    <w:abstractNumId w:val="25"/>
  </w:num>
  <w:num w:numId="31" w16cid:durableId="441414488">
    <w:abstractNumId w:val="21"/>
  </w:num>
  <w:num w:numId="32" w16cid:durableId="431628400">
    <w:abstractNumId w:val="22"/>
  </w:num>
  <w:num w:numId="33" w16cid:durableId="1374427386">
    <w:abstractNumId w:val="2"/>
  </w:num>
  <w:num w:numId="34" w16cid:durableId="1402101406">
    <w:abstractNumId w:val="13"/>
  </w:num>
  <w:num w:numId="35" w16cid:durableId="1302155027">
    <w:abstractNumId w:val="17"/>
  </w:num>
  <w:num w:numId="36" w16cid:durableId="780688722">
    <w:abstractNumId w:val="27"/>
  </w:num>
  <w:num w:numId="37" w16cid:durableId="541405052">
    <w:abstractNumId w:val="30"/>
  </w:num>
  <w:num w:numId="38" w16cid:durableId="1078752794">
    <w:abstractNumId w:val="7"/>
  </w:num>
  <w:num w:numId="39" w16cid:durableId="832646749">
    <w:abstractNumId w:val="23"/>
  </w:num>
  <w:num w:numId="40" w16cid:durableId="206719103">
    <w:abstractNumId w:val="20"/>
  </w:num>
  <w:num w:numId="41" w16cid:durableId="1929847170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9F9"/>
    <w:rsid w:val="00000F74"/>
    <w:rsid w:val="00003AAB"/>
    <w:rsid w:val="000077CF"/>
    <w:rsid w:val="0001129D"/>
    <w:rsid w:val="00011C65"/>
    <w:rsid w:val="00014530"/>
    <w:rsid w:val="00014FEC"/>
    <w:rsid w:val="00015920"/>
    <w:rsid w:val="00016184"/>
    <w:rsid w:val="00020C97"/>
    <w:rsid w:val="0002624C"/>
    <w:rsid w:val="000317B9"/>
    <w:rsid w:val="0003342A"/>
    <w:rsid w:val="000341ED"/>
    <w:rsid w:val="00037E1A"/>
    <w:rsid w:val="00041071"/>
    <w:rsid w:val="00041D28"/>
    <w:rsid w:val="000421A9"/>
    <w:rsid w:val="000519D9"/>
    <w:rsid w:val="00055DCE"/>
    <w:rsid w:val="00057083"/>
    <w:rsid w:val="00061103"/>
    <w:rsid w:val="00061359"/>
    <w:rsid w:val="000662B8"/>
    <w:rsid w:val="00066834"/>
    <w:rsid w:val="000720D1"/>
    <w:rsid w:val="000756AF"/>
    <w:rsid w:val="000766BD"/>
    <w:rsid w:val="00077B2B"/>
    <w:rsid w:val="00081C68"/>
    <w:rsid w:val="00084CE3"/>
    <w:rsid w:val="00091766"/>
    <w:rsid w:val="000961E8"/>
    <w:rsid w:val="00096508"/>
    <w:rsid w:val="000A0F99"/>
    <w:rsid w:val="000A223F"/>
    <w:rsid w:val="000A2538"/>
    <w:rsid w:val="000A26F4"/>
    <w:rsid w:val="000A4883"/>
    <w:rsid w:val="000A5144"/>
    <w:rsid w:val="000A7ABE"/>
    <w:rsid w:val="000A7C82"/>
    <w:rsid w:val="000B6CE9"/>
    <w:rsid w:val="000B7F28"/>
    <w:rsid w:val="000C1744"/>
    <w:rsid w:val="000C275B"/>
    <w:rsid w:val="000C42C6"/>
    <w:rsid w:val="000D04EC"/>
    <w:rsid w:val="000D0AA5"/>
    <w:rsid w:val="000D2ED8"/>
    <w:rsid w:val="000D2FF8"/>
    <w:rsid w:val="000D3D81"/>
    <w:rsid w:val="000D506B"/>
    <w:rsid w:val="000D5739"/>
    <w:rsid w:val="000D7242"/>
    <w:rsid w:val="000E25F5"/>
    <w:rsid w:val="000E2753"/>
    <w:rsid w:val="000E5378"/>
    <w:rsid w:val="000E5F87"/>
    <w:rsid w:val="000E6188"/>
    <w:rsid w:val="000F1E09"/>
    <w:rsid w:val="000F4778"/>
    <w:rsid w:val="000F526A"/>
    <w:rsid w:val="000F6D92"/>
    <w:rsid w:val="000F7642"/>
    <w:rsid w:val="001069F3"/>
    <w:rsid w:val="00107A61"/>
    <w:rsid w:val="00107EAC"/>
    <w:rsid w:val="00110130"/>
    <w:rsid w:val="00111EDA"/>
    <w:rsid w:val="0011219B"/>
    <w:rsid w:val="00112B11"/>
    <w:rsid w:val="001134B9"/>
    <w:rsid w:val="00120E58"/>
    <w:rsid w:val="001215F2"/>
    <w:rsid w:val="00123054"/>
    <w:rsid w:val="00123C23"/>
    <w:rsid w:val="001245FB"/>
    <w:rsid w:val="0012668E"/>
    <w:rsid w:val="001272A8"/>
    <w:rsid w:val="00131334"/>
    <w:rsid w:val="00131AAD"/>
    <w:rsid w:val="00132841"/>
    <w:rsid w:val="00134ACF"/>
    <w:rsid w:val="001352D2"/>
    <w:rsid w:val="00135469"/>
    <w:rsid w:val="0013585F"/>
    <w:rsid w:val="00135CE9"/>
    <w:rsid w:val="00135EB8"/>
    <w:rsid w:val="00136021"/>
    <w:rsid w:val="001379F9"/>
    <w:rsid w:val="00137A5C"/>
    <w:rsid w:val="00137C50"/>
    <w:rsid w:val="00141CCE"/>
    <w:rsid w:val="001422BD"/>
    <w:rsid w:val="001436AB"/>
    <w:rsid w:val="00150349"/>
    <w:rsid w:val="001509CA"/>
    <w:rsid w:val="0015262C"/>
    <w:rsid w:val="001540F0"/>
    <w:rsid w:val="0016057C"/>
    <w:rsid w:val="00160614"/>
    <w:rsid w:val="00160954"/>
    <w:rsid w:val="001610B6"/>
    <w:rsid w:val="00161C64"/>
    <w:rsid w:val="00163D03"/>
    <w:rsid w:val="001655DD"/>
    <w:rsid w:val="00165B14"/>
    <w:rsid w:val="0017117A"/>
    <w:rsid w:val="00172240"/>
    <w:rsid w:val="00173F70"/>
    <w:rsid w:val="00175838"/>
    <w:rsid w:val="001762F3"/>
    <w:rsid w:val="0018021A"/>
    <w:rsid w:val="00181FB6"/>
    <w:rsid w:val="00182FBC"/>
    <w:rsid w:val="00185DAD"/>
    <w:rsid w:val="00187BD8"/>
    <w:rsid w:val="001939E2"/>
    <w:rsid w:val="00193AC0"/>
    <w:rsid w:val="00194EB7"/>
    <w:rsid w:val="001A0328"/>
    <w:rsid w:val="001A5D50"/>
    <w:rsid w:val="001A7440"/>
    <w:rsid w:val="001B0B5F"/>
    <w:rsid w:val="001B329B"/>
    <w:rsid w:val="001B516A"/>
    <w:rsid w:val="001B62BB"/>
    <w:rsid w:val="001C018C"/>
    <w:rsid w:val="001C0B8E"/>
    <w:rsid w:val="001C4452"/>
    <w:rsid w:val="001C4BA4"/>
    <w:rsid w:val="001D3C5A"/>
    <w:rsid w:val="001E2C07"/>
    <w:rsid w:val="001E3348"/>
    <w:rsid w:val="001E4F78"/>
    <w:rsid w:val="001E4FCC"/>
    <w:rsid w:val="001E722F"/>
    <w:rsid w:val="001F132F"/>
    <w:rsid w:val="001F43C6"/>
    <w:rsid w:val="001F5882"/>
    <w:rsid w:val="001F7D70"/>
    <w:rsid w:val="002010EA"/>
    <w:rsid w:val="00201E67"/>
    <w:rsid w:val="0020566C"/>
    <w:rsid w:val="00206124"/>
    <w:rsid w:val="00206687"/>
    <w:rsid w:val="002077FC"/>
    <w:rsid w:val="002111DF"/>
    <w:rsid w:val="00212F51"/>
    <w:rsid w:val="002142A8"/>
    <w:rsid w:val="00215AD9"/>
    <w:rsid w:val="00216EAC"/>
    <w:rsid w:val="00224F87"/>
    <w:rsid w:val="002269B0"/>
    <w:rsid w:val="00232983"/>
    <w:rsid w:val="002352A5"/>
    <w:rsid w:val="00235F79"/>
    <w:rsid w:val="00236579"/>
    <w:rsid w:val="00241397"/>
    <w:rsid w:val="00243B35"/>
    <w:rsid w:val="00244E6F"/>
    <w:rsid w:val="002456AD"/>
    <w:rsid w:val="00247036"/>
    <w:rsid w:val="00254806"/>
    <w:rsid w:val="00254DBF"/>
    <w:rsid w:val="002575EF"/>
    <w:rsid w:val="00260F73"/>
    <w:rsid w:val="00261212"/>
    <w:rsid w:val="00261A3B"/>
    <w:rsid w:val="002660FE"/>
    <w:rsid w:val="0026709B"/>
    <w:rsid w:val="00271433"/>
    <w:rsid w:val="00271B5B"/>
    <w:rsid w:val="00272CD9"/>
    <w:rsid w:val="002731FB"/>
    <w:rsid w:val="0028037A"/>
    <w:rsid w:val="002808A1"/>
    <w:rsid w:val="002809E1"/>
    <w:rsid w:val="002833E4"/>
    <w:rsid w:val="00285205"/>
    <w:rsid w:val="0029031D"/>
    <w:rsid w:val="002915C4"/>
    <w:rsid w:val="00292872"/>
    <w:rsid w:val="00292ACB"/>
    <w:rsid w:val="002957B6"/>
    <w:rsid w:val="002A1B7D"/>
    <w:rsid w:val="002A5092"/>
    <w:rsid w:val="002A53AA"/>
    <w:rsid w:val="002B09C9"/>
    <w:rsid w:val="002B1616"/>
    <w:rsid w:val="002B287C"/>
    <w:rsid w:val="002B4ECF"/>
    <w:rsid w:val="002B686F"/>
    <w:rsid w:val="002C1F22"/>
    <w:rsid w:val="002C2A4D"/>
    <w:rsid w:val="002C308C"/>
    <w:rsid w:val="002C3C39"/>
    <w:rsid w:val="002C49EA"/>
    <w:rsid w:val="002D192B"/>
    <w:rsid w:val="002D2D8A"/>
    <w:rsid w:val="002D58D8"/>
    <w:rsid w:val="002D65EA"/>
    <w:rsid w:val="002D673D"/>
    <w:rsid w:val="002D7BCA"/>
    <w:rsid w:val="002E0661"/>
    <w:rsid w:val="002E0D14"/>
    <w:rsid w:val="002E0F62"/>
    <w:rsid w:val="002E14F0"/>
    <w:rsid w:val="002E3788"/>
    <w:rsid w:val="002E770E"/>
    <w:rsid w:val="002F0BBC"/>
    <w:rsid w:val="002F2976"/>
    <w:rsid w:val="002F67BC"/>
    <w:rsid w:val="002F77C2"/>
    <w:rsid w:val="00302BA9"/>
    <w:rsid w:val="00303274"/>
    <w:rsid w:val="003051D4"/>
    <w:rsid w:val="003057FF"/>
    <w:rsid w:val="00306529"/>
    <w:rsid w:val="00306E4C"/>
    <w:rsid w:val="003071C6"/>
    <w:rsid w:val="00307AC4"/>
    <w:rsid w:val="00313281"/>
    <w:rsid w:val="003135FC"/>
    <w:rsid w:val="0031379C"/>
    <w:rsid w:val="00314E76"/>
    <w:rsid w:val="003160BA"/>
    <w:rsid w:val="00321785"/>
    <w:rsid w:val="003227A4"/>
    <w:rsid w:val="00323238"/>
    <w:rsid w:val="00324FDB"/>
    <w:rsid w:val="003250CE"/>
    <w:rsid w:val="003275E3"/>
    <w:rsid w:val="00331650"/>
    <w:rsid w:val="0033290F"/>
    <w:rsid w:val="0033355E"/>
    <w:rsid w:val="00333F93"/>
    <w:rsid w:val="00334F22"/>
    <w:rsid w:val="0034002C"/>
    <w:rsid w:val="00341E9E"/>
    <w:rsid w:val="003517D4"/>
    <w:rsid w:val="003524F2"/>
    <w:rsid w:val="00352B31"/>
    <w:rsid w:val="0035574A"/>
    <w:rsid w:val="00355769"/>
    <w:rsid w:val="003559B8"/>
    <w:rsid w:val="00355E8D"/>
    <w:rsid w:val="003573FF"/>
    <w:rsid w:val="00360026"/>
    <w:rsid w:val="003625A4"/>
    <w:rsid w:val="00365BCA"/>
    <w:rsid w:val="00367D24"/>
    <w:rsid w:val="0037014F"/>
    <w:rsid w:val="00370D0C"/>
    <w:rsid w:val="00371B83"/>
    <w:rsid w:val="00371E2F"/>
    <w:rsid w:val="0037430B"/>
    <w:rsid w:val="00376D52"/>
    <w:rsid w:val="0037733E"/>
    <w:rsid w:val="00381EE7"/>
    <w:rsid w:val="00386D98"/>
    <w:rsid w:val="00391656"/>
    <w:rsid w:val="00396F01"/>
    <w:rsid w:val="003A221C"/>
    <w:rsid w:val="003A24BF"/>
    <w:rsid w:val="003A31B5"/>
    <w:rsid w:val="003A3A91"/>
    <w:rsid w:val="003A5227"/>
    <w:rsid w:val="003A6E24"/>
    <w:rsid w:val="003B2B53"/>
    <w:rsid w:val="003B79A4"/>
    <w:rsid w:val="003C4811"/>
    <w:rsid w:val="003C602E"/>
    <w:rsid w:val="003C76FB"/>
    <w:rsid w:val="003C7739"/>
    <w:rsid w:val="003C786B"/>
    <w:rsid w:val="003C7C71"/>
    <w:rsid w:val="003C7EF9"/>
    <w:rsid w:val="003D18F6"/>
    <w:rsid w:val="003D1AF2"/>
    <w:rsid w:val="003D1CB9"/>
    <w:rsid w:val="003D3676"/>
    <w:rsid w:val="003D3E19"/>
    <w:rsid w:val="003D3E9A"/>
    <w:rsid w:val="003D4036"/>
    <w:rsid w:val="003D4F2C"/>
    <w:rsid w:val="003E03A1"/>
    <w:rsid w:val="003E0664"/>
    <w:rsid w:val="003E5B75"/>
    <w:rsid w:val="003F60AD"/>
    <w:rsid w:val="003F6260"/>
    <w:rsid w:val="0040139F"/>
    <w:rsid w:val="00401E4D"/>
    <w:rsid w:val="00402E0A"/>
    <w:rsid w:val="00404EBF"/>
    <w:rsid w:val="00405C58"/>
    <w:rsid w:val="00407710"/>
    <w:rsid w:val="004077CC"/>
    <w:rsid w:val="00407CD2"/>
    <w:rsid w:val="004112B3"/>
    <w:rsid w:val="00413214"/>
    <w:rsid w:val="0041473D"/>
    <w:rsid w:val="00416323"/>
    <w:rsid w:val="0041735D"/>
    <w:rsid w:val="00417636"/>
    <w:rsid w:val="004223E4"/>
    <w:rsid w:val="0042244F"/>
    <w:rsid w:val="004240A0"/>
    <w:rsid w:val="00430FEB"/>
    <w:rsid w:val="00431453"/>
    <w:rsid w:val="00431BDA"/>
    <w:rsid w:val="00433BED"/>
    <w:rsid w:val="00436BBD"/>
    <w:rsid w:val="00441013"/>
    <w:rsid w:val="004416A1"/>
    <w:rsid w:val="00442840"/>
    <w:rsid w:val="0044522B"/>
    <w:rsid w:val="0044576C"/>
    <w:rsid w:val="004476C8"/>
    <w:rsid w:val="00452E2A"/>
    <w:rsid w:val="00453051"/>
    <w:rsid w:val="00456558"/>
    <w:rsid w:val="00456589"/>
    <w:rsid w:val="0046114B"/>
    <w:rsid w:val="00461318"/>
    <w:rsid w:val="00463E96"/>
    <w:rsid w:val="0046605F"/>
    <w:rsid w:val="0046645F"/>
    <w:rsid w:val="0046719F"/>
    <w:rsid w:val="004700FF"/>
    <w:rsid w:val="00473BD0"/>
    <w:rsid w:val="0047561E"/>
    <w:rsid w:val="0047621B"/>
    <w:rsid w:val="00481E84"/>
    <w:rsid w:val="0049184E"/>
    <w:rsid w:val="00492221"/>
    <w:rsid w:val="00492573"/>
    <w:rsid w:val="0049562B"/>
    <w:rsid w:val="00496F3A"/>
    <w:rsid w:val="004A3067"/>
    <w:rsid w:val="004A3CC9"/>
    <w:rsid w:val="004A5EE8"/>
    <w:rsid w:val="004A7382"/>
    <w:rsid w:val="004B1C0F"/>
    <w:rsid w:val="004B2FF7"/>
    <w:rsid w:val="004B38FB"/>
    <w:rsid w:val="004B4B1B"/>
    <w:rsid w:val="004B6C05"/>
    <w:rsid w:val="004C0CE4"/>
    <w:rsid w:val="004C2946"/>
    <w:rsid w:val="004C3A35"/>
    <w:rsid w:val="004C3DD8"/>
    <w:rsid w:val="004C3FF7"/>
    <w:rsid w:val="004C4887"/>
    <w:rsid w:val="004C6B26"/>
    <w:rsid w:val="004C74F1"/>
    <w:rsid w:val="004D38E4"/>
    <w:rsid w:val="004D4759"/>
    <w:rsid w:val="004D763D"/>
    <w:rsid w:val="004E01B3"/>
    <w:rsid w:val="004E1469"/>
    <w:rsid w:val="004E7378"/>
    <w:rsid w:val="004E7B89"/>
    <w:rsid w:val="004F01C1"/>
    <w:rsid w:val="004F0288"/>
    <w:rsid w:val="004F1791"/>
    <w:rsid w:val="004F244D"/>
    <w:rsid w:val="004F279E"/>
    <w:rsid w:val="004F4216"/>
    <w:rsid w:val="004F5132"/>
    <w:rsid w:val="004F7FFB"/>
    <w:rsid w:val="0050102A"/>
    <w:rsid w:val="00501048"/>
    <w:rsid w:val="00507216"/>
    <w:rsid w:val="00510A32"/>
    <w:rsid w:val="0051442E"/>
    <w:rsid w:val="00515144"/>
    <w:rsid w:val="00516C84"/>
    <w:rsid w:val="00522B5B"/>
    <w:rsid w:val="00525312"/>
    <w:rsid w:val="00525C63"/>
    <w:rsid w:val="00526457"/>
    <w:rsid w:val="00526F95"/>
    <w:rsid w:val="00530392"/>
    <w:rsid w:val="005319FA"/>
    <w:rsid w:val="005328BB"/>
    <w:rsid w:val="00532CB1"/>
    <w:rsid w:val="00540E73"/>
    <w:rsid w:val="00543967"/>
    <w:rsid w:val="00544131"/>
    <w:rsid w:val="00545E2E"/>
    <w:rsid w:val="005467B6"/>
    <w:rsid w:val="00547A6B"/>
    <w:rsid w:val="005522CD"/>
    <w:rsid w:val="0055298C"/>
    <w:rsid w:val="0055440D"/>
    <w:rsid w:val="005551D5"/>
    <w:rsid w:val="005557A7"/>
    <w:rsid w:val="00562F45"/>
    <w:rsid w:val="00565D8D"/>
    <w:rsid w:val="005720CD"/>
    <w:rsid w:val="00576320"/>
    <w:rsid w:val="0057743C"/>
    <w:rsid w:val="005806E6"/>
    <w:rsid w:val="00581640"/>
    <w:rsid w:val="00581B42"/>
    <w:rsid w:val="005832D4"/>
    <w:rsid w:val="005844D3"/>
    <w:rsid w:val="0058619C"/>
    <w:rsid w:val="005875A0"/>
    <w:rsid w:val="00593174"/>
    <w:rsid w:val="005933D7"/>
    <w:rsid w:val="005979AD"/>
    <w:rsid w:val="005A01B8"/>
    <w:rsid w:val="005A0C5C"/>
    <w:rsid w:val="005B0BEE"/>
    <w:rsid w:val="005B3CA3"/>
    <w:rsid w:val="005B48AD"/>
    <w:rsid w:val="005B775C"/>
    <w:rsid w:val="005C03F3"/>
    <w:rsid w:val="005C22C5"/>
    <w:rsid w:val="005C4EFC"/>
    <w:rsid w:val="005C6DF8"/>
    <w:rsid w:val="005D2AD2"/>
    <w:rsid w:val="005D3A3F"/>
    <w:rsid w:val="005D658E"/>
    <w:rsid w:val="005D6E93"/>
    <w:rsid w:val="005E2B8C"/>
    <w:rsid w:val="005E45AE"/>
    <w:rsid w:val="005E72E0"/>
    <w:rsid w:val="005F0B2D"/>
    <w:rsid w:val="005F15C2"/>
    <w:rsid w:val="005F4B54"/>
    <w:rsid w:val="005F5D07"/>
    <w:rsid w:val="005F5D4F"/>
    <w:rsid w:val="005F6CB9"/>
    <w:rsid w:val="00600F6E"/>
    <w:rsid w:val="00603665"/>
    <w:rsid w:val="00607CAC"/>
    <w:rsid w:val="00610F1F"/>
    <w:rsid w:val="00610FC8"/>
    <w:rsid w:val="006136B5"/>
    <w:rsid w:val="006143FF"/>
    <w:rsid w:val="00614563"/>
    <w:rsid w:val="0061460F"/>
    <w:rsid w:val="00615DE0"/>
    <w:rsid w:val="0061616E"/>
    <w:rsid w:val="00616727"/>
    <w:rsid w:val="00616D7F"/>
    <w:rsid w:val="00623D9A"/>
    <w:rsid w:val="00623DD7"/>
    <w:rsid w:val="006250B3"/>
    <w:rsid w:val="00625832"/>
    <w:rsid w:val="006259E0"/>
    <w:rsid w:val="00632C4C"/>
    <w:rsid w:val="00640E2A"/>
    <w:rsid w:val="0064334C"/>
    <w:rsid w:val="00643A96"/>
    <w:rsid w:val="00645B4B"/>
    <w:rsid w:val="00646C53"/>
    <w:rsid w:val="00646D08"/>
    <w:rsid w:val="00650532"/>
    <w:rsid w:val="00650C85"/>
    <w:rsid w:val="00652963"/>
    <w:rsid w:val="00652FF1"/>
    <w:rsid w:val="0065525A"/>
    <w:rsid w:val="00656B10"/>
    <w:rsid w:val="00663576"/>
    <w:rsid w:val="00671861"/>
    <w:rsid w:val="006731F8"/>
    <w:rsid w:val="00677C72"/>
    <w:rsid w:val="00680CE7"/>
    <w:rsid w:val="00682047"/>
    <w:rsid w:val="00682752"/>
    <w:rsid w:val="00682E13"/>
    <w:rsid w:val="006839D6"/>
    <w:rsid w:val="00686EB7"/>
    <w:rsid w:val="006902BD"/>
    <w:rsid w:val="006907D3"/>
    <w:rsid w:val="00690D5F"/>
    <w:rsid w:val="00695993"/>
    <w:rsid w:val="00696FB4"/>
    <w:rsid w:val="006A0FB9"/>
    <w:rsid w:val="006A13C8"/>
    <w:rsid w:val="006A7402"/>
    <w:rsid w:val="006B2DD0"/>
    <w:rsid w:val="006B3490"/>
    <w:rsid w:val="006B7D2E"/>
    <w:rsid w:val="006C053E"/>
    <w:rsid w:val="006C236E"/>
    <w:rsid w:val="006C27F6"/>
    <w:rsid w:val="006C2F96"/>
    <w:rsid w:val="006C30F7"/>
    <w:rsid w:val="006C6662"/>
    <w:rsid w:val="006C6C4F"/>
    <w:rsid w:val="006D0AC0"/>
    <w:rsid w:val="006D100B"/>
    <w:rsid w:val="006D3A3F"/>
    <w:rsid w:val="006D505A"/>
    <w:rsid w:val="006D6265"/>
    <w:rsid w:val="006D78B8"/>
    <w:rsid w:val="006E102D"/>
    <w:rsid w:val="006E2E00"/>
    <w:rsid w:val="006E53C3"/>
    <w:rsid w:val="006E56F9"/>
    <w:rsid w:val="006E6C3E"/>
    <w:rsid w:val="006E71BE"/>
    <w:rsid w:val="006E7B1A"/>
    <w:rsid w:val="006F1960"/>
    <w:rsid w:val="006F25C1"/>
    <w:rsid w:val="006F2947"/>
    <w:rsid w:val="006F37E8"/>
    <w:rsid w:val="006F3FFC"/>
    <w:rsid w:val="006F4499"/>
    <w:rsid w:val="006F68F8"/>
    <w:rsid w:val="006F6A9B"/>
    <w:rsid w:val="006F700F"/>
    <w:rsid w:val="007030D8"/>
    <w:rsid w:val="0070655F"/>
    <w:rsid w:val="00710C7F"/>
    <w:rsid w:val="00711F88"/>
    <w:rsid w:val="0071398D"/>
    <w:rsid w:val="00714854"/>
    <w:rsid w:val="00715CDB"/>
    <w:rsid w:val="0071701B"/>
    <w:rsid w:val="00717796"/>
    <w:rsid w:val="007224A8"/>
    <w:rsid w:val="00723858"/>
    <w:rsid w:val="00723BFB"/>
    <w:rsid w:val="00725A9F"/>
    <w:rsid w:val="0072656A"/>
    <w:rsid w:val="0073347C"/>
    <w:rsid w:val="00733571"/>
    <w:rsid w:val="00733B7D"/>
    <w:rsid w:val="007343DF"/>
    <w:rsid w:val="007355E0"/>
    <w:rsid w:val="0074606F"/>
    <w:rsid w:val="0074697D"/>
    <w:rsid w:val="007474AF"/>
    <w:rsid w:val="00750AD3"/>
    <w:rsid w:val="00750E09"/>
    <w:rsid w:val="0075194D"/>
    <w:rsid w:val="00751B75"/>
    <w:rsid w:val="007554B2"/>
    <w:rsid w:val="00755D48"/>
    <w:rsid w:val="00757EC7"/>
    <w:rsid w:val="00761CF9"/>
    <w:rsid w:val="007644D9"/>
    <w:rsid w:val="00771570"/>
    <w:rsid w:val="00775E59"/>
    <w:rsid w:val="00776958"/>
    <w:rsid w:val="00776DF9"/>
    <w:rsid w:val="00777C8F"/>
    <w:rsid w:val="00780003"/>
    <w:rsid w:val="0078274A"/>
    <w:rsid w:val="007842BD"/>
    <w:rsid w:val="007846E9"/>
    <w:rsid w:val="0078665A"/>
    <w:rsid w:val="00786BCF"/>
    <w:rsid w:val="0079433C"/>
    <w:rsid w:val="00797082"/>
    <w:rsid w:val="00797760"/>
    <w:rsid w:val="007A0F2F"/>
    <w:rsid w:val="007A5F00"/>
    <w:rsid w:val="007B0A00"/>
    <w:rsid w:val="007B16D0"/>
    <w:rsid w:val="007B5586"/>
    <w:rsid w:val="007B5AB4"/>
    <w:rsid w:val="007B6FB1"/>
    <w:rsid w:val="007C04A9"/>
    <w:rsid w:val="007C1384"/>
    <w:rsid w:val="007C2AC1"/>
    <w:rsid w:val="007C6AB3"/>
    <w:rsid w:val="007C7809"/>
    <w:rsid w:val="007D0347"/>
    <w:rsid w:val="007D1C0F"/>
    <w:rsid w:val="007D1EC9"/>
    <w:rsid w:val="007D3166"/>
    <w:rsid w:val="007D37DC"/>
    <w:rsid w:val="007D453B"/>
    <w:rsid w:val="007D571D"/>
    <w:rsid w:val="007D6A06"/>
    <w:rsid w:val="007E0136"/>
    <w:rsid w:val="007E3926"/>
    <w:rsid w:val="007E5236"/>
    <w:rsid w:val="007E5E29"/>
    <w:rsid w:val="007F4FF5"/>
    <w:rsid w:val="0080217B"/>
    <w:rsid w:val="008047CF"/>
    <w:rsid w:val="00806B91"/>
    <w:rsid w:val="00807606"/>
    <w:rsid w:val="00810788"/>
    <w:rsid w:val="00810B30"/>
    <w:rsid w:val="00820EF7"/>
    <w:rsid w:val="00821957"/>
    <w:rsid w:val="00822565"/>
    <w:rsid w:val="00824317"/>
    <w:rsid w:val="00834AFB"/>
    <w:rsid w:val="00837CD9"/>
    <w:rsid w:val="008401FE"/>
    <w:rsid w:val="00851C3A"/>
    <w:rsid w:val="0085295F"/>
    <w:rsid w:val="00852A43"/>
    <w:rsid w:val="008531FF"/>
    <w:rsid w:val="00853C30"/>
    <w:rsid w:val="00853DB4"/>
    <w:rsid w:val="00853ED2"/>
    <w:rsid w:val="00854B34"/>
    <w:rsid w:val="008554DB"/>
    <w:rsid w:val="008632AF"/>
    <w:rsid w:val="00863F7F"/>
    <w:rsid w:val="00864849"/>
    <w:rsid w:val="00866018"/>
    <w:rsid w:val="00867270"/>
    <w:rsid w:val="00867E0D"/>
    <w:rsid w:val="0087070A"/>
    <w:rsid w:val="00874CEF"/>
    <w:rsid w:val="00876E41"/>
    <w:rsid w:val="008807B0"/>
    <w:rsid w:val="00881529"/>
    <w:rsid w:val="008842F3"/>
    <w:rsid w:val="0088505A"/>
    <w:rsid w:val="008854A8"/>
    <w:rsid w:val="0088676F"/>
    <w:rsid w:val="00887179"/>
    <w:rsid w:val="00893BCB"/>
    <w:rsid w:val="00895611"/>
    <w:rsid w:val="00895D9B"/>
    <w:rsid w:val="00896F20"/>
    <w:rsid w:val="008A1BCB"/>
    <w:rsid w:val="008A288F"/>
    <w:rsid w:val="008A4211"/>
    <w:rsid w:val="008A4C18"/>
    <w:rsid w:val="008A530B"/>
    <w:rsid w:val="008A6D34"/>
    <w:rsid w:val="008B0BBB"/>
    <w:rsid w:val="008B12DB"/>
    <w:rsid w:val="008B7128"/>
    <w:rsid w:val="008B7162"/>
    <w:rsid w:val="008C3CC3"/>
    <w:rsid w:val="008C5BB3"/>
    <w:rsid w:val="008D60DC"/>
    <w:rsid w:val="008D6222"/>
    <w:rsid w:val="008E0F3C"/>
    <w:rsid w:val="008E2C64"/>
    <w:rsid w:val="008E4143"/>
    <w:rsid w:val="008E4668"/>
    <w:rsid w:val="008E66E5"/>
    <w:rsid w:val="008E6A88"/>
    <w:rsid w:val="008F17FC"/>
    <w:rsid w:val="008F2090"/>
    <w:rsid w:val="008F5550"/>
    <w:rsid w:val="008F5CE1"/>
    <w:rsid w:val="008F6052"/>
    <w:rsid w:val="008F7997"/>
    <w:rsid w:val="00902121"/>
    <w:rsid w:val="009021D8"/>
    <w:rsid w:val="009060C4"/>
    <w:rsid w:val="00906F7C"/>
    <w:rsid w:val="009100D8"/>
    <w:rsid w:val="00911DA3"/>
    <w:rsid w:val="00914C4D"/>
    <w:rsid w:val="00916312"/>
    <w:rsid w:val="00916F9E"/>
    <w:rsid w:val="00917F45"/>
    <w:rsid w:val="00921E08"/>
    <w:rsid w:val="00924D1D"/>
    <w:rsid w:val="00925DDF"/>
    <w:rsid w:val="0092714B"/>
    <w:rsid w:val="00931E28"/>
    <w:rsid w:val="00942F3D"/>
    <w:rsid w:val="009473EA"/>
    <w:rsid w:val="009533BB"/>
    <w:rsid w:val="009555F0"/>
    <w:rsid w:val="00956801"/>
    <w:rsid w:val="009576D0"/>
    <w:rsid w:val="00957D3B"/>
    <w:rsid w:val="009605DB"/>
    <w:rsid w:val="00961210"/>
    <w:rsid w:val="0096430A"/>
    <w:rsid w:val="00967226"/>
    <w:rsid w:val="009740A1"/>
    <w:rsid w:val="00976CB6"/>
    <w:rsid w:val="00977960"/>
    <w:rsid w:val="0098053D"/>
    <w:rsid w:val="009831E9"/>
    <w:rsid w:val="00983D60"/>
    <w:rsid w:val="0099081A"/>
    <w:rsid w:val="00997F08"/>
    <w:rsid w:val="009A400F"/>
    <w:rsid w:val="009A5CAC"/>
    <w:rsid w:val="009B084B"/>
    <w:rsid w:val="009B0EFB"/>
    <w:rsid w:val="009B23A0"/>
    <w:rsid w:val="009C0D1A"/>
    <w:rsid w:val="009C1096"/>
    <w:rsid w:val="009C1670"/>
    <w:rsid w:val="009C2701"/>
    <w:rsid w:val="009C2BC0"/>
    <w:rsid w:val="009C31F4"/>
    <w:rsid w:val="009C45F7"/>
    <w:rsid w:val="009C615D"/>
    <w:rsid w:val="009D0722"/>
    <w:rsid w:val="009D1EDA"/>
    <w:rsid w:val="009D214D"/>
    <w:rsid w:val="009D66D0"/>
    <w:rsid w:val="009E632A"/>
    <w:rsid w:val="009E6C4F"/>
    <w:rsid w:val="009E7C38"/>
    <w:rsid w:val="009F1727"/>
    <w:rsid w:val="009F19C1"/>
    <w:rsid w:val="009F6930"/>
    <w:rsid w:val="009F74FC"/>
    <w:rsid w:val="00A02C0F"/>
    <w:rsid w:val="00A104EB"/>
    <w:rsid w:val="00A12704"/>
    <w:rsid w:val="00A13B0C"/>
    <w:rsid w:val="00A211F4"/>
    <w:rsid w:val="00A216A5"/>
    <w:rsid w:val="00A226E7"/>
    <w:rsid w:val="00A235C5"/>
    <w:rsid w:val="00A237F9"/>
    <w:rsid w:val="00A239B7"/>
    <w:rsid w:val="00A244BD"/>
    <w:rsid w:val="00A31432"/>
    <w:rsid w:val="00A325DA"/>
    <w:rsid w:val="00A339C8"/>
    <w:rsid w:val="00A34E36"/>
    <w:rsid w:val="00A366B8"/>
    <w:rsid w:val="00A376DB"/>
    <w:rsid w:val="00A41F6D"/>
    <w:rsid w:val="00A43A7E"/>
    <w:rsid w:val="00A4441D"/>
    <w:rsid w:val="00A46C23"/>
    <w:rsid w:val="00A46D1F"/>
    <w:rsid w:val="00A50558"/>
    <w:rsid w:val="00A53CB7"/>
    <w:rsid w:val="00A56EE3"/>
    <w:rsid w:val="00A57002"/>
    <w:rsid w:val="00A57024"/>
    <w:rsid w:val="00A575F6"/>
    <w:rsid w:val="00A60612"/>
    <w:rsid w:val="00A606C9"/>
    <w:rsid w:val="00A618C4"/>
    <w:rsid w:val="00A622AB"/>
    <w:rsid w:val="00A633BB"/>
    <w:rsid w:val="00A63C67"/>
    <w:rsid w:val="00A70067"/>
    <w:rsid w:val="00A753B6"/>
    <w:rsid w:val="00A76BED"/>
    <w:rsid w:val="00A778C6"/>
    <w:rsid w:val="00A8028C"/>
    <w:rsid w:val="00A81B7E"/>
    <w:rsid w:val="00A83FC3"/>
    <w:rsid w:val="00A843CE"/>
    <w:rsid w:val="00A84CDB"/>
    <w:rsid w:val="00A920E3"/>
    <w:rsid w:val="00A9310D"/>
    <w:rsid w:val="00AA11B6"/>
    <w:rsid w:val="00AA1A49"/>
    <w:rsid w:val="00AA23A3"/>
    <w:rsid w:val="00AA283B"/>
    <w:rsid w:val="00AA6179"/>
    <w:rsid w:val="00AB0E4D"/>
    <w:rsid w:val="00AB290F"/>
    <w:rsid w:val="00AB41D0"/>
    <w:rsid w:val="00AB57E8"/>
    <w:rsid w:val="00AC350E"/>
    <w:rsid w:val="00AC4AFB"/>
    <w:rsid w:val="00AC6B0E"/>
    <w:rsid w:val="00AD0A90"/>
    <w:rsid w:val="00AD38A1"/>
    <w:rsid w:val="00AD5BEC"/>
    <w:rsid w:val="00AD6A91"/>
    <w:rsid w:val="00AE147A"/>
    <w:rsid w:val="00AE1C88"/>
    <w:rsid w:val="00AE3594"/>
    <w:rsid w:val="00AE4EE7"/>
    <w:rsid w:val="00AE6B22"/>
    <w:rsid w:val="00AF1EE9"/>
    <w:rsid w:val="00AF329B"/>
    <w:rsid w:val="00AF3F66"/>
    <w:rsid w:val="00AF72D0"/>
    <w:rsid w:val="00B05E0A"/>
    <w:rsid w:val="00B07426"/>
    <w:rsid w:val="00B1138F"/>
    <w:rsid w:val="00B1273B"/>
    <w:rsid w:val="00B15172"/>
    <w:rsid w:val="00B15A2E"/>
    <w:rsid w:val="00B15AFB"/>
    <w:rsid w:val="00B16DD7"/>
    <w:rsid w:val="00B17760"/>
    <w:rsid w:val="00B17EDA"/>
    <w:rsid w:val="00B2012A"/>
    <w:rsid w:val="00B25E33"/>
    <w:rsid w:val="00B26C5E"/>
    <w:rsid w:val="00B333D4"/>
    <w:rsid w:val="00B344E8"/>
    <w:rsid w:val="00B363BE"/>
    <w:rsid w:val="00B371B6"/>
    <w:rsid w:val="00B37C86"/>
    <w:rsid w:val="00B4202C"/>
    <w:rsid w:val="00B429CD"/>
    <w:rsid w:val="00B479A3"/>
    <w:rsid w:val="00B515B9"/>
    <w:rsid w:val="00B51E00"/>
    <w:rsid w:val="00B534E5"/>
    <w:rsid w:val="00B540C0"/>
    <w:rsid w:val="00B62934"/>
    <w:rsid w:val="00B63D3E"/>
    <w:rsid w:val="00B64D33"/>
    <w:rsid w:val="00B654C4"/>
    <w:rsid w:val="00B66A10"/>
    <w:rsid w:val="00B7001D"/>
    <w:rsid w:val="00B71D59"/>
    <w:rsid w:val="00B71F55"/>
    <w:rsid w:val="00B72972"/>
    <w:rsid w:val="00B74B7D"/>
    <w:rsid w:val="00B772CC"/>
    <w:rsid w:val="00B823D7"/>
    <w:rsid w:val="00B82437"/>
    <w:rsid w:val="00B8387F"/>
    <w:rsid w:val="00B8588A"/>
    <w:rsid w:val="00B85A13"/>
    <w:rsid w:val="00B864AB"/>
    <w:rsid w:val="00B86CAD"/>
    <w:rsid w:val="00B90339"/>
    <w:rsid w:val="00B90A22"/>
    <w:rsid w:val="00B9247A"/>
    <w:rsid w:val="00B93102"/>
    <w:rsid w:val="00B9592F"/>
    <w:rsid w:val="00BA0AC0"/>
    <w:rsid w:val="00BA0CA3"/>
    <w:rsid w:val="00BA27BC"/>
    <w:rsid w:val="00BA3E88"/>
    <w:rsid w:val="00BA4AF8"/>
    <w:rsid w:val="00BA535B"/>
    <w:rsid w:val="00BA5F6C"/>
    <w:rsid w:val="00BA6088"/>
    <w:rsid w:val="00BA6F97"/>
    <w:rsid w:val="00BB10F7"/>
    <w:rsid w:val="00BB29A5"/>
    <w:rsid w:val="00BB2F25"/>
    <w:rsid w:val="00BB3461"/>
    <w:rsid w:val="00BB36AC"/>
    <w:rsid w:val="00BB3EE5"/>
    <w:rsid w:val="00BB4D84"/>
    <w:rsid w:val="00BB521A"/>
    <w:rsid w:val="00BB52B6"/>
    <w:rsid w:val="00BB5C69"/>
    <w:rsid w:val="00BC28B2"/>
    <w:rsid w:val="00BD096C"/>
    <w:rsid w:val="00BD0FC4"/>
    <w:rsid w:val="00BD2237"/>
    <w:rsid w:val="00BD5086"/>
    <w:rsid w:val="00BE0F73"/>
    <w:rsid w:val="00BE2180"/>
    <w:rsid w:val="00BE487D"/>
    <w:rsid w:val="00BE750A"/>
    <w:rsid w:val="00BE7946"/>
    <w:rsid w:val="00BF36F4"/>
    <w:rsid w:val="00BF3C5E"/>
    <w:rsid w:val="00BF7243"/>
    <w:rsid w:val="00C02DEE"/>
    <w:rsid w:val="00C04324"/>
    <w:rsid w:val="00C04B6B"/>
    <w:rsid w:val="00C06762"/>
    <w:rsid w:val="00C06B87"/>
    <w:rsid w:val="00C07FC8"/>
    <w:rsid w:val="00C10F27"/>
    <w:rsid w:val="00C132D8"/>
    <w:rsid w:val="00C144EE"/>
    <w:rsid w:val="00C20386"/>
    <w:rsid w:val="00C211C9"/>
    <w:rsid w:val="00C212EF"/>
    <w:rsid w:val="00C219D1"/>
    <w:rsid w:val="00C2216F"/>
    <w:rsid w:val="00C246CF"/>
    <w:rsid w:val="00C25227"/>
    <w:rsid w:val="00C26C28"/>
    <w:rsid w:val="00C31D70"/>
    <w:rsid w:val="00C32065"/>
    <w:rsid w:val="00C3562B"/>
    <w:rsid w:val="00C358BD"/>
    <w:rsid w:val="00C35996"/>
    <w:rsid w:val="00C36A5A"/>
    <w:rsid w:val="00C37D80"/>
    <w:rsid w:val="00C4162C"/>
    <w:rsid w:val="00C416A4"/>
    <w:rsid w:val="00C43180"/>
    <w:rsid w:val="00C431B1"/>
    <w:rsid w:val="00C4453E"/>
    <w:rsid w:val="00C44CFC"/>
    <w:rsid w:val="00C45681"/>
    <w:rsid w:val="00C459CC"/>
    <w:rsid w:val="00C50B02"/>
    <w:rsid w:val="00C514BE"/>
    <w:rsid w:val="00C51D00"/>
    <w:rsid w:val="00C52320"/>
    <w:rsid w:val="00C52BF4"/>
    <w:rsid w:val="00C52CE5"/>
    <w:rsid w:val="00C53BF8"/>
    <w:rsid w:val="00C54FD9"/>
    <w:rsid w:val="00C55D5D"/>
    <w:rsid w:val="00C57C1A"/>
    <w:rsid w:val="00C57F74"/>
    <w:rsid w:val="00C602D9"/>
    <w:rsid w:val="00C64E5C"/>
    <w:rsid w:val="00C65CBA"/>
    <w:rsid w:val="00C67B22"/>
    <w:rsid w:val="00C72A22"/>
    <w:rsid w:val="00C753E3"/>
    <w:rsid w:val="00C75979"/>
    <w:rsid w:val="00C81836"/>
    <w:rsid w:val="00C84291"/>
    <w:rsid w:val="00C84DE7"/>
    <w:rsid w:val="00C90A8A"/>
    <w:rsid w:val="00C924D1"/>
    <w:rsid w:val="00C9425B"/>
    <w:rsid w:val="00C95A83"/>
    <w:rsid w:val="00C97786"/>
    <w:rsid w:val="00CA0631"/>
    <w:rsid w:val="00CA196A"/>
    <w:rsid w:val="00CA2B36"/>
    <w:rsid w:val="00CA440C"/>
    <w:rsid w:val="00CA4B6B"/>
    <w:rsid w:val="00CA545B"/>
    <w:rsid w:val="00CA7E17"/>
    <w:rsid w:val="00CB4E47"/>
    <w:rsid w:val="00CB6B26"/>
    <w:rsid w:val="00CB6D38"/>
    <w:rsid w:val="00CB6D8B"/>
    <w:rsid w:val="00CC16B0"/>
    <w:rsid w:val="00CC1874"/>
    <w:rsid w:val="00CC2043"/>
    <w:rsid w:val="00CC4ECE"/>
    <w:rsid w:val="00CC594E"/>
    <w:rsid w:val="00CC65F8"/>
    <w:rsid w:val="00CC7585"/>
    <w:rsid w:val="00CC77AF"/>
    <w:rsid w:val="00CD1D7C"/>
    <w:rsid w:val="00CD4E48"/>
    <w:rsid w:val="00CD704E"/>
    <w:rsid w:val="00CE2576"/>
    <w:rsid w:val="00CE37B4"/>
    <w:rsid w:val="00CE4854"/>
    <w:rsid w:val="00CF2C8D"/>
    <w:rsid w:val="00CF2CFD"/>
    <w:rsid w:val="00CF4EF4"/>
    <w:rsid w:val="00D0058B"/>
    <w:rsid w:val="00D00AD1"/>
    <w:rsid w:val="00D10231"/>
    <w:rsid w:val="00D12DDC"/>
    <w:rsid w:val="00D14394"/>
    <w:rsid w:val="00D1741C"/>
    <w:rsid w:val="00D21B52"/>
    <w:rsid w:val="00D22EC4"/>
    <w:rsid w:val="00D238E6"/>
    <w:rsid w:val="00D23DEA"/>
    <w:rsid w:val="00D307F6"/>
    <w:rsid w:val="00D30E40"/>
    <w:rsid w:val="00D34813"/>
    <w:rsid w:val="00D3575E"/>
    <w:rsid w:val="00D35AE2"/>
    <w:rsid w:val="00D35BFC"/>
    <w:rsid w:val="00D35FA8"/>
    <w:rsid w:val="00D36246"/>
    <w:rsid w:val="00D40A6B"/>
    <w:rsid w:val="00D4224A"/>
    <w:rsid w:val="00D431A0"/>
    <w:rsid w:val="00D43EC5"/>
    <w:rsid w:val="00D441D8"/>
    <w:rsid w:val="00D4470E"/>
    <w:rsid w:val="00D4496D"/>
    <w:rsid w:val="00D51555"/>
    <w:rsid w:val="00D51C77"/>
    <w:rsid w:val="00D528AA"/>
    <w:rsid w:val="00D54E49"/>
    <w:rsid w:val="00D60BC2"/>
    <w:rsid w:val="00D627CA"/>
    <w:rsid w:val="00D6674E"/>
    <w:rsid w:val="00D7275D"/>
    <w:rsid w:val="00D7427C"/>
    <w:rsid w:val="00D745A3"/>
    <w:rsid w:val="00D80E7B"/>
    <w:rsid w:val="00D81183"/>
    <w:rsid w:val="00D814E7"/>
    <w:rsid w:val="00D877B2"/>
    <w:rsid w:val="00D90A59"/>
    <w:rsid w:val="00D91C58"/>
    <w:rsid w:val="00D932A1"/>
    <w:rsid w:val="00D93D84"/>
    <w:rsid w:val="00D96A2D"/>
    <w:rsid w:val="00D9773A"/>
    <w:rsid w:val="00D978CC"/>
    <w:rsid w:val="00DA3347"/>
    <w:rsid w:val="00DA5421"/>
    <w:rsid w:val="00DA5601"/>
    <w:rsid w:val="00DB02A4"/>
    <w:rsid w:val="00DB0FD0"/>
    <w:rsid w:val="00DB483E"/>
    <w:rsid w:val="00DB50D7"/>
    <w:rsid w:val="00DB6571"/>
    <w:rsid w:val="00DB7B40"/>
    <w:rsid w:val="00DC05FA"/>
    <w:rsid w:val="00DC1C1D"/>
    <w:rsid w:val="00DC24B6"/>
    <w:rsid w:val="00DC26C7"/>
    <w:rsid w:val="00DC3CB7"/>
    <w:rsid w:val="00DC4A63"/>
    <w:rsid w:val="00DC7E6A"/>
    <w:rsid w:val="00DD37D9"/>
    <w:rsid w:val="00DD6085"/>
    <w:rsid w:val="00DD7CC9"/>
    <w:rsid w:val="00DD7FFE"/>
    <w:rsid w:val="00DE191A"/>
    <w:rsid w:val="00DE6124"/>
    <w:rsid w:val="00DF2009"/>
    <w:rsid w:val="00DF56E9"/>
    <w:rsid w:val="00DF5E19"/>
    <w:rsid w:val="00DF796F"/>
    <w:rsid w:val="00E009EC"/>
    <w:rsid w:val="00E03E68"/>
    <w:rsid w:val="00E11729"/>
    <w:rsid w:val="00E119FB"/>
    <w:rsid w:val="00E128DD"/>
    <w:rsid w:val="00E137CB"/>
    <w:rsid w:val="00E14702"/>
    <w:rsid w:val="00E14978"/>
    <w:rsid w:val="00E17F31"/>
    <w:rsid w:val="00E20692"/>
    <w:rsid w:val="00E21BF3"/>
    <w:rsid w:val="00E21E1D"/>
    <w:rsid w:val="00E23BD7"/>
    <w:rsid w:val="00E23C38"/>
    <w:rsid w:val="00E302AE"/>
    <w:rsid w:val="00E33BB6"/>
    <w:rsid w:val="00E37C9E"/>
    <w:rsid w:val="00E420D6"/>
    <w:rsid w:val="00E43435"/>
    <w:rsid w:val="00E5193A"/>
    <w:rsid w:val="00E537DE"/>
    <w:rsid w:val="00E53CFC"/>
    <w:rsid w:val="00E57076"/>
    <w:rsid w:val="00E61437"/>
    <w:rsid w:val="00E62133"/>
    <w:rsid w:val="00E66111"/>
    <w:rsid w:val="00E662A5"/>
    <w:rsid w:val="00E703E6"/>
    <w:rsid w:val="00E70855"/>
    <w:rsid w:val="00E70F09"/>
    <w:rsid w:val="00E74018"/>
    <w:rsid w:val="00E83FDF"/>
    <w:rsid w:val="00E84D11"/>
    <w:rsid w:val="00E862C5"/>
    <w:rsid w:val="00E867C6"/>
    <w:rsid w:val="00E90B94"/>
    <w:rsid w:val="00E90B95"/>
    <w:rsid w:val="00E92825"/>
    <w:rsid w:val="00E94AF2"/>
    <w:rsid w:val="00E95A97"/>
    <w:rsid w:val="00E969DD"/>
    <w:rsid w:val="00E97A7E"/>
    <w:rsid w:val="00EA1CEE"/>
    <w:rsid w:val="00EA4FE5"/>
    <w:rsid w:val="00EA6C17"/>
    <w:rsid w:val="00EA7ADC"/>
    <w:rsid w:val="00EB1518"/>
    <w:rsid w:val="00EB3236"/>
    <w:rsid w:val="00EB33BF"/>
    <w:rsid w:val="00EB45C6"/>
    <w:rsid w:val="00EB67DB"/>
    <w:rsid w:val="00EB7806"/>
    <w:rsid w:val="00EB7D78"/>
    <w:rsid w:val="00EC429B"/>
    <w:rsid w:val="00EC5160"/>
    <w:rsid w:val="00EC6619"/>
    <w:rsid w:val="00ED163B"/>
    <w:rsid w:val="00ED7715"/>
    <w:rsid w:val="00EE0E44"/>
    <w:rsid w:val="00EE1342"/>
    <w:rsid w:val="00EE1BA2"/>
    <w:rsid w:val="00EE24F9"/>
    <w:rsid w:val="00EE2F04"/>
    <w:rsid w:val="00EE42DD"/>
    <w:rsid w:val="00EE4422"/>
    <w:rsid w:val="00EE5C08"/>
    <w:rsid w:val="00EE5DF4"/>
    <w:rsid w:val="00EE6693"/>
    <w:rsid w:val="00EE7E4F"/>
    <w:rsid w:val="00EF0079"/>
    <w:rsid w:val="00EF28E2"/>
    <w:rsid w:val="00EF34FF"/>
    <w:rsid w:val="00EF473B"/>
    <w:rsid w:val="00EF7807"/>
    <w:rsid w:val="00F03D5F"/>
    <w:rsid w:val="00F04572"/>
    <w:rsid w:val="00F05BF2"/>
    <w:rsid w:val="00F07210"/>
    <w:rsid w:val="00F077B1"/>
    <w:rsid w:val="00F079E5"/>
    <w:rsid w:val="00F10A92"/>
    <w:rsid w:val="00F129C6"/>
    <w:rsid w:val="00F14F0D"/>
    <w:rsid w:val="00F15AF1"/>
    <w:rsid w:val="00F16101"/>
    <w:rsid w:val="00F16AA8"/>
    <w:rsid w:val="00F171BA"/>
    <w:rsid w:val="00F212D4"/>
    <w:rsid w:val="00F215E4"/>
    <w:rsid w:val="00F22692"/>
    <w:rsid w:val="00F25E13"/>
    <w:rsid w:val="00F26D94"/>
    <w:rsid w:val="00F30AFB"/>
    <w:rsid w:val="00F32407"/>
    <w:rsid w:val="00F329D2"/>
    <w:rsid w:val="00F32BAB"/>
    <w:rsid w:val="00F34736"/>
    <w:rsid w:val="00F35E3C"/>
    <w:rsid w:val="00F42DC0"/>
    <w:rsid w:val="00F45D42"/>
    <w:rsid w:val="00F46ACA"/>
    <w:rsid w:val="00F5161F"/>
    <w:rsid w:val="00F53389"/>
    <w:rsid w:val="00F56740"/>
    <w:rsid w:val="00F64288"/>
    <w:rsid w:val="00F64416"/>
    <w:rsid w:val="00F6652D"/>
    <w:rsid w:val="00F6744A"/>
    <w:rsid w:val="00F70134"/>
    <w:rsid w:val="00F706C3"/>
    <w:rsid w:val="00F708F1"/>
    <w:rsid w:val="00F71BC9"/>
    <w:rsid w:val="00F71D3F"/>
    <w:rsid w:val="00F72210"/>
    <w:rsid w:val="00F72411"/>
    <w:rsid w:val="00F745B9"/>
    <w:rsid w:val="00F751A5"/>
    <w:rsid w:val="00F75715"/>
    <w:rsid w:val="00F82B2C"/>
    <w:rsid w:val="00F82E6E"/>
    <w:rsid w:val="00F83508"/>
    <w:rsid w:val="00F837AF"/>
    <w:rsid w:val="00F83B03"/>
    <w:rsid w:val="00F85ABB"/>
    <w:rsid w:val="00F85F89"/>
    <w:rsid w:val="00F90449"/>
    <w:rsid w:val="00F93620"/>
    <w:rsid w:val="00F95E96"/>
    <w:rsid w:val="00F97E37"/>
    <w:rsid w:val="00FA4C5A"/>
    <w:rsid w:val="00FA6C04"/>
    <w:rsid w:val="00FB25C4"/>
    <w:rsid w:val="00FB4332"/>
    <w:rsid w:val="00FB47C9"/>
    <w:rsid w:val="00FB74F3"/>
    <w:rsid w:val="00FB7A1F"/>
    <w:rsid w:val="00FC003C"/>
    <w:rsid w:val="00FC0727"/>
    <w:rsid w:val="00FC1DFC"/>
    <w:rsid w:val="00FC472A"/>
    <w:rsid w:val="00FC6DA4"/>
    <w:rsid w:val="00FD10C7"/>
    <w:rsid w:val="00FD20AA"/>
    <w:rsid w:val="00FD2E8C"/>
    <w:rsid w:val="00FE2CCF"/>
    <w:rsid w:val="00FE61A2"/>
    <w:rsid w:val="00FE6BDD"/>
    <w:rsid w:val="00FF31D2"/>
    <w:rsid w:val="00FF45E0"/>
    <w:rsid w:val="00FF4B37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DE59CD"/>
  <w15:docId w15:val="{4A4ABBBB-2E67-48A7-9C54-2E5030F2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A8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751A5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F28E2"/>
    <w:rPr>
      <w:color w:val="0000FF"/>
      <w:u w:val="single"/>
    </w:rPr>
  </w:style>
  <w:style w:type="paragraph" w:customStyle="1" w:styleId="TxBrp7">
    <w:name w:val="TxBr_p7"/>
    <w:basedOn w:val="Normalny"/>
    <w:rsid w:val="00CB6D38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lang w:val="en-US"/>
    </w:rPr>
  </w:style>
  <w:style w:type="paragraph" w:customStyle="1" w:styleId="TxBrp8">
    <w:name w:val="TxBr_p8"/>
    <w:basedOn w:val="Normalny"/>
    <w:rsid w:val="00CB6D38"/>
    <w:pPr>
      <w:widowControl w:val="0"/>
      <w:tabs>
        <w:tab w:val="left" w:pos="788"/>
      </w:tabs>
      <w:autoSpaceDE w:val="0"/>
      <w:autoSpaceDN w:val="0"/>
      <w:adjustRightInd w:val="0"/>
      <w:spacing w:line="240" w:lineRule="atLeast"/>
      <w:ind w:left="358"/>
      <w:jc w:val="both"/>
    </w:pPr>
    <w:rPr>
      <w:lang w:val="en-US"/>
    </w:rPr>
  </w:style>
  <w:style w:type="paragraph" w:customStyle="1" w:styleId="TxBrp9">
    <w:name w:val="TxBr_p9"/>
    <w:basedOn w:val="Normalny"/>
    <w:rsid w:val="00CB6D38"/>
    <w:pPr>
      <w:widowControl w:val="0"/>
      <w:tabs>
        <w:tab w:val="left" w:pos="1508"/>
      </w:tabs>
      <w:autoSpaceDE w:val="0"/>
      <w:autoSpaceDN w:val="0"/>
      <w:adjustRightInd w:val="0"/>
      <w:spacing w:line="277" w:lineRule="atLeast"/>
      <w:ind w:left="788" w:firstLine="720"/>
      <w:jc w:val="both"/>
    </w:pPr>
    <w:rPr>
      <w:lang w:val="en-US"/>
    </w:rPr>
  </w:style>
  <w:style w:type="paragraph" w:styleId="NormalnyWeb">
    <w:name w:val="Normal (Web)"/>
    <w:basedOn w:val="Normalny"/>
    <w:rsid w:val="00797082"/>
    <w:pPr>
      <w:spacing w:before="240" w:after="240"/>
    </w:pPr>
  </w:style>
  <w:style w:type="table" w:styleId="Tabela-Siatka">
    <w:name w:val="Table Grid"/>
    <w:basedOn w:val="Standardowy"/>
    <w:uiPriority w:val="39"/>
    <w:rsid w:val="009C1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R PGE Akapit z listą,Styl 1,Normal,Akapit z listą3,Akapit z listą31,Preambuła,lp1,List Paragraph1,List Paragraph2,ISCG Numerowanie,Akapit z listą;1_literowka,1_literowka,Literowanie,Punktowanie,1) AaA,1_literowka Znak Znak,Wypunktowanie"/>
    <w:basedOn w:val="Normalny"/>
    <w:link w:val="AkapitzlistZnak"/>
    <w:uiPriority w:val="34"/>
    <w:qFormat/>
    <w:rsid w:val="002010E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5D48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55D48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E3788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A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A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A3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D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100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D10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100B"/>
    <w:rPr>
      <w:sz w:val="24"/>
      <w:szCs w:val="24"/>
    </w:rPr>
  </w:style>
  <w:style w:type="paragraph" w:styleId="Bezodstpw">
    <w:name w:val="No Spacing"/>
    <w:uiPriority w:val="99"/>
    <w:qFormat/>
    <w:rsid w:val="006250B3"/>
    <w:rPr>
      <w:sz w:val="24"/>
      <w:szCs w:val="24"/>
    </w:rPr>
  </w:style>
  <w:style w:type="paragraph" w:styleId="Poprawka">
    <w:name w:val="Revision"/>
    <w:hidden/>
    <w:uiPriority w:val="99"/>
    <w:semiHidden/>
    <w:rsid w:val="00E128DD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67B22"/>
    <w:rPr>
      <w:color w:val="605E5C"/>
      <w:shd w:val="clear" w:color="auto" w:fill="E1DFDD"/>
    </w:rPr>
  </w:style>
  <w:style w:type="character" w:customStyle="1" w:styleId="AkapitzlistZnak">
    <w:name w:val="Akapit z listą Znak"/>
    <w:aliases w:val="RR PGE Akapit z listą Znak,Styl 1 Znak,Normal Znak,Akapit z listą3 Znak,Akapit z listą31 Znak,Preambuła Znak,lp1 Znak,List Paragraph1 Znak,List Paragraph2 Znak,ISCG Numerowanie Znak,Akapit z listą;1_literowka Znak,1_literowka Znak"/>
    <w:basedOn w:val="Domylnaczcionkaakapitu"/>
    <w:link w:val="Akapitzlist"/>
    <w:uiPriority w:val="34"/>
    <w:qFormat/>
    <w:rsid w:val="006D78B8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CA545B"/>
    <w:pPr>
      <w:spacing w:after="120" w:line="288" w:lineRule="auto"/>
      <w:jc w:val="both"/>
    </w:pPr>
    <w:rPr>
      <w:rFonts w:ascii="Arial" w:hAnsi="Arial" w:cs="Arial"/>
      <w:sz w:val="22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A545B"/>
    <w:rPr>
      <w:rFonts w:ascii="Arial" w:hAnsi="Arial" w:cs="Arial"/>
      <w:sz w:val="22"/>
      <w:lang w:eastAsia="en-US"/>
    </w:rPr>
  </w:style>
  <w:style w:type="paragraph" w:customStyle="1" w:styleId="EDFNagwek1">
    <w:name w:val="EDF Nagłówek 1"/>
    <w:next w:val="Normalny"/>
    <w:qFormat/>
    <w:rsid w:val="00916F9E"/>
    <w:pPr>
      <w:numPr>
        <w:numId w:val="18"/>
      </w:numPr>
      <w:tabs>
        <w:tab w:val="clear" w:pos="705"/>
      </w:tabs>
      <w:spacing w:before="180" w:after="120" w:line="259" w:lineRule="auto"/>
      <w:ind w:left="435" w:hanging="435"/>
      <w:jc w:val="both"/>
    </w:pPr>
    <w:rPr>
      <w:rFonts w:ascii="Arial" w:eastAsiaTheme="minorHAnsi" w:hAnsi="Arial" w:cstheme="minorBidi"/>
      <w:b/>
      <w:sz w:val="24"/>
      <w:szCs w:val="22"/>
      <w:lang w:eastAsia="en-US"/>
    </w:rPr>
  </w:style>
  <w:style w:type="paragraph" w:customStyle="1" w:styleId="EDFNagwek2">
    <w:name w:val="EDF Nagłówek 2"/>
    <w:link w:val="EDFNagwek2Znak"/>
    <w:qFormat/>
    <w:rsid w:val="00916F9E"/>
    <w:pPr>
      <w:numPr>
        <w:ilvl w:val="1"/>
        <w:numId w:val="18"/>
      </w:numPr>
      <w:spacing w:after="8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EDFPunktor1">
    <w:name w:val="EDF Punktor 1"/>
    <w:next w:val="Normalny"/>
    <w:link w:val="EDFPunktor1Znak"/>
    <w:qFormat/>
    <w:rsid w:val="00916F9E"/>
    <w:pPr>
      <w:numPr>
        <w:ilvl w:val="2"/>
        <w:numId w:val="18"/>
      </w:numPr>
      <w:spacing w:after="40" w:line="259" w:lineRule="auto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EDFPunktor2">
    <w:name w:val="EDF Punktor 2"/>
    <w:link w:val="EDFPunktor2Znak"/>
    <w:qFormat/>
    <w:rsid w:val="00916F9E"/>
    <w:pPr>
      <w:numPr>
        <w:ilvl w:val="3"/>
        <w:numId w:val="18"/>
      </w:numPr>
      <w:spacing w:after="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EDFNagwek2Znak">
    <w:name w:val="EDF Nagłówek 2 Znak"/>
    <w:basedOn w:val="Domylnaczcionkaakapitu"/>
    <w:link w:val="EDFNagwek2"/>
    <w:rsid w:val="00916F9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EDFZaczniki1">
    <w:name w:val="EDF Załączniki 1"/>
    <w:next w:val="Normalny"/>
    <w:qFormat/>
    <w:rsid w:val="00916F9E"/>
    <w:pPr>
      <w:numPr>
        <w:ilvl w:val="4"/>
        <w:numId w:val="18"/>
      </w:numPr>
      <w:spacing w:after="160" w:line="259" w:lineRule="auto"/>
      <w:ind w:left="2780"/>
      <w:jc w:val="right"/>
    </w:pPr>
    <w:rPr>
      <w:rFonts w:ascii="Arial" w:eastAsiaTheme="minorHAnsi" w:hAnsi="Arial" w:cstheme="minorBidi"/>
      <w:i/>
      <w:sz w:val="18"/>
      <w:szCs w:val="22"/>
      <w:lang w:eastAsia="en-US"/>
    </w:rPr>
  </w:style>
  <w:style w:type="paragraph" w:customStyle="1" w:styleId="EDFZaczniki2">
    <w:name w:val="EDF Załączniki 2"/>
    <w:next w:val="Normalny"/>
    <w:qFormat/>
    <w:rsid w:val="00916F9E"/>
    <w:pPr>
      <w:numPr>
        <w:ilvl w:val="5"/>
        <w:numId w:val="18"/>
      </w:numPr>
      <w:spacing w:after="160" w:line="259" w:lineRule="auto"/>
      <w:ind w:left="3205"/>
      <w:jc w:val="right"/>
    </w:pPr>
    <w:rPr>
      <w:rFonts w:ascii="Arial" w:eastAsiaTheme="minorHAnsi" w:hAnsi="Arial" w:cstheme="minorBidi"/>
      <w:i/>
      <w:sz w:val="18"/>
      <w:szCs w:val="22"/>
      <w:lang w:eastAsia="en-US"/>
    </w:rPr>
  </w:style>
  <w:style w:type="character" w:customStyle="1" w:styleId="EDFPunktor1Znak">
    <w:name w:val="EDF Punktor 1 Znak"/>
    <w:basedOn w:val="EDFNagwek2Znak"/>
    <w:link w:val="EDFPunktor1"/>
    <w:rsid w:val="00917F45"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EDFPunktor2Znak">
    <w:name w:val="EDF Punktor 2 Znak"/>
    <w:basedOn w:val="Domylnaczcionkaakapitu"/>
    <w:link w:val="EDFPunktor2"/>
    <w:rsid w:val="00917F45"/>
    <w:rPr>
      <w:rFonts w:ascii="Arial" w:eastAsiaTheme="minorHAnsi" w:hAnsi="Arial" w:cstheme="minorBid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160614"/>
    <w:pPr>
      <w:spacing w:after="100" w:line="264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nhideWhenUsed/>
    <w:rsid w:val="00A43A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rsid w:val="00A43A7E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nhideWhenUsed/>
    <w:rsid w:val="00A43A7E"/>
    <w:rPr>
      <w:vertAlign w:val="superscript"/>
    </w:rPr>
  </w:style>
  <w:style w:type="paragraph" w:styleId="Tekstprzypisudolnego">
    <w:name w:val="footnote text"/>
    <w:basedOn w:val="Normalny"/>
    <w:link w:val="TekstprzypisudolnegoZnak1"/>
    <w:unhideWhenUsed/>
    <w:rsid w:val="00A43A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43A7E"/>
    <w:rPr>
      <w:rFonts w:asciiTheme="minorHAnsi" w:eastAsiaTheme="minorHAnsi" w:hAnsiTheme="minorHAnsi" w:cstheme="minorBid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71BC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unhideWhenUsed/>
    <w:rsid w:val="00F71BC9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442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61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0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12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5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5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ZOWER%20listownik%20tymczas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BC72C-1406-4EF7-88C2-46C2D2C8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ZOWER listownik tymczasowy</Template>
  <TotalTime>1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ZOWER sp</vt:lpstr>
    </vt:vector>
  </TitlesOfParts>
  <Company>----</Company>
  <LinksUpToDate>false</LinksUpToDate>
  <CharactersWithSpaces>573</CharactersWithSpaces>
  <SharedDoc>false</SharedDoc>
  <HLinks>
    <vt:vector size="18" baseType="variant">
      <vt:variant>
        <vt:i4>1179684</vt:i4>
      </vt:variant>
      <vt:variant>
        <vt:i4>6</vt:i4>
      </vt:variant>
      <vt:variant>
        <vt:i4>0</vt:i4>
      </vt:variant>
      <vt:variant>
        <vt:i4>5</vt:i4>
      </vt:variant>
      <vt:variant>
        <vt:lpwstr>mailto:zower@zower.pl</vt:lpwstr>
      </vt:variant>
      <vt:variant>
        <vt:lpwstr/>
      </vt:variant>
      <vt:variant>
        <vt:i4>6684789</vt:i4>
      </vt:variant>
      <vt:variant>
        <vt:i4>3</vt:i4>
      </vt:variant>
      <vt:variant>
        <vt:i4>0</vt:i4>
      </vt:variant>
      <vt:variant>
        <vt:i4>5</vt:i4>
      </vt:variant>
      <vt:variant>
        <vt:lpwstr>https://www.gkpge.pl/compliance</vt:lpwstr>
      </vt:variant>
      <vt:variant>
        <vt:lpwstr/>
      </vt:variant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https://www.gkpge.pl/bip/przetargi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ZOWER sp</dc:title>
  <dc:creator>----</dc:creator>
  <cp:lastModifiedBy>Krzysztof Widz</cp:lastModifiedBy>
  <cp:revision>3</cp:revision>
  <cp:lastPrinted>2023-07-28T10:57:00Z</cp:lastPrinted>
  <dcterms:created xsi:type="dcterms:W3CDTF">2025-08-11T11:34:00Z</dcterms:created>
  <dcterms:modified xsi:type="dcterms:W3CDTF">2026-02-26T08:51:00Z</dcterms:modified>
</cp:coreProperties>
</file>